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6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</w:tblGrid>
      <w:tr w:rsidR="00132D78" w:rsidRPr="00763BBC" w:rsidTr="00FA636A">
        <w:trPr>
          <w:trHeight w:hRule="exact" w:val="1134"/>
        </w:trPr>
        <w:tc>
          <w:tcPr>
            <w:tcW w:w="2268" w:type="dxa"/>
          </w:tcPr>
          <w:p w:rsidR="00132D78" w:rsidRPr="00F93D23" w:rsidRDefault="00132D78" w:rsidP="00BA526E">
            <w:pPr>
              <w:spacing w:line="276" w:lineRule="auto"/>
              <w:jc w:val="center"/>
              <w:rPr>
                <w:rFonts w:ascii="Calibri" w:hAnsi="Calibri" w:cs="Arial"/>
                <w:b/>
                <w:sz w:val="18"/>
                <w:szCs w:val="18"/>
                <w:lang w:val="pt-PT"/>
              </w:rPr>
            </w:pPr>
            <w:bookmarkStart w:id="0" w:name="_GoBack"/>
            <w:bookmarkEnd w:id="0"/>
            <w:r w:rsidRPr="00F93D23">
              <w:rPr>
                <w:rFonts w:ascii="Calibri" w:hAnsi="Calibri" w:cs="Arial"/>
                <w:b/>
                <w:sz w:val="18"/>
                <w:szCs w:val="18"/>
                <w:lang w:val="pt-PT"/>
              </w:rPr>
              <w:t>ENTRADA</w:t>
            </w:r>
          </w:p>
          <w:p w:rsidR="00132D78" w:rsidRPr="00F93D23" w:rsidRDefault="006C00D7" w:rsidP="00905DE3">
            <w:pPr>
              <w:spacing w:before="240" w:line="276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>NIPG:</w:t>
            </w:r>
            <w:r w:rsidR="00803FE5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 w:rsidR="00B8497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="00B8497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="00B8497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="00B8497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="00B8497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132D78" w:rsidRPr="00803FE5" w:rsidRDefault="00132D78" w:rsidP="00B84979">
            <w:pPr>
              <w:spacing w:line="276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F93D23">
              <w:rPr>
                <w:rFonts w:ascii="Calibri" w:hAnsi="Calibri" w:cs="Arial"/>
                <w:sz w:val="18"/>
                <w:szCs w:val="18"/>
                <w:lang w:val="pt-PT"/>
              </w:rPr>
              <w:t xml:space="preserve">Data: </w:t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8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="00B84979" w:rsidRPr="00932B2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 w:rsidRPr="00932B2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="00B84979" w:rsidRPr="00932B23">
              <w:rPr>
                <w:rFonts w:ascii="Calibri" w:hAnsi="Calibri" w:cs="Arial"/>
                <w:sz w:val="18"/>
                <w:szCs w:val="18"/>
                <w:lang w:val="pt-PT"/>
              </w:rPr>
              <w:t xml:space="preserve"> / </w:t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="00B84979" w:rsidRPr="00932B2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 w:rsidRPr="00932B2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="00B84979" w:rsidRPr="00932B23">
              <w:rPr>
                <w:rFonts w:ascii="Calibri" w:hAnsi="Calibri" w:cs="Arial"/>
                <w:sz w:val="18"/>
                <w:szCs w:val="18"/>
                <w:lang w:val="pt-PT"/>
              </w:rPr>
              <w:t xml:space="preserve"> / </w:t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="00B84979" w:rsidRPr="00932B2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 w:rsidRPr="00932B2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 w:rsidRPr="00932B2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 w:rsidRPr="00932B2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="00B84979" w:rsidRPr="00932B2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</w:tc>
      </w:tr>
    </w:tbl>
    <w:p w:rsidR="0081475F" w:rsidRPr="00132D78" w:rsidRDefault="0081475F" w:rsidP="0081475F">
      <w:pPr>
        <w:rPr>
          <w:rFonts w:ascii="Calibri" w:hAnsi="Calibri"/>
          <w:lang w:val="pt-PT"/>
        </w:rPr>
      </w:pPr>
    </w:p>
    <w:p w:rsidR="0081475F" w:rsidRPr="00132D78" w:rsidRDefault="0081475F" w:rsidP="0081475F">
      <w:pPr>
        <w:rPr>
          <w:rFonts w:ascii="Calibri" w:hAnsi="Calibri"/>
          <w:lang w:val="pt-PT"/>
        </w:rPr>
      </w:pPr>
    </w:p>
    <w:p w:rsidR="0081475F" w:rsidRPr="005B5F24" w:rsidRDefault="00C44A70" w:rsidP="0081475F">
      <w:pPr>
        <w:pStyle w:val="Cabealho"/>
        <w:ind w:hanging="142"/>
        <w:rPr>
          <w:rFonts w:ascii="Calibri" w:hAnsi="Calibri" w:cs="Arial"/>
          <w:color w:val="808080"/>
          <w:lang w:val="pt-PT"/>
        </w:rPr>
      </w:pPr>
      <w:r w:rsidRPr="005B5F24">
        <w:rPr>
          <w:rFonts w:ascii="Calibri" w:hAnsi="Calibri" w:cs="Arial"/>
          <w:b/>
          <w:noProof/>
          <w:lang w:val="pt-P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137160</wp:posOffset>
                </wp:positionV>
                <wp:extent cx="6515100" cy="0"/>
                <wp:effectExtent l="19685" t="21590" r="18415" b="16510"/>
                <wp:wrapNone/>
                <wp:docPr id="3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64096D" id="Line 10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0.8pt" to="49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CX5FQIAACs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" strokeweight="2.25pt"/>
            </w:pict>
          </mc:Fallback>
        </mc:AlternateContent>
      </w:r>
      <w:r w:rsidR="0081475F" w:rsidRPr="005B5F24">
        <w:rPr>
          <w:rFonts w:ascii="Calibri" w:hAnsi="Calibri" w:cs="Arial"/>
          <w:color w:val="808080"/>
          <w:lang w:val="pt-PT"/>
        </w:rPr>
        <w:t xml:space="preserve">   </w:t>
      </w:r>
    </w:p>
    <w:p w:rsidR="0081475F" w:rsidRPr="00DF56B3" w:rsidRDefault="00C44A70" w:rsidP="0081475F">
      <w:pPr>
        <w:numPr>
          <w:ilvl w:val="12"/>
          <w:numId w:val="0"/>
        </w:numPr>
        <w:jc w:val="right"/>
        <w:rPr>
          <w:rFonts w:ascii="Calibri" w:hAnsi="Calibri"/>
          <w:sz w:val="16"/>
          <w:szCs w:val="16"/>
          <w:lang w:val="pt-PT"/>
        </w:rPr>
      </w:pPr>
      <w:r>
        <w:rPr>
          <w:noProof/>
          <w:sz w:val="10"/>
          <w:szCs w:val="10"/>
          <w:lang w:val="pt-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-135890</wp:posOffset>
                </wp:positionH>
                <wp:positionV relativeFrom="paragraph">
                  <wp:posOffset>28575</wp:posOffset>
                </wp:positionV>
                <wp:extent cx="2850515" cy="260350"/>
                <wp:effectExtent l="0" t="1270" r="0" b="0"/>
                <wp:wrapNone/>
                <wp:docPr id="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0515" cy="26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77E4" w:rsidRPr="001B7BAD" w:rsidRDefault="002577E4" w:rsidP="00803FE5">
                            <w:pPr>
                              <w:spacing w:before="40" w:after="40" w:line="600" w:lineRule="auto"/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  <w:lang w:val="pt-PT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  <w:lang w:val="pt-PT"/>
                              </w:rPr>
                              <w:t>Exmo. s</w:t>
                            </w:r>
                            <w:r w:rsidRPr="001B7BAD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  <w:lang w:val="pt-PT"/>
                              </w:rPr>
                              <w:t xml:space="preserve">r.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  <w:lang w:val="pt-PT"/>
                              </w:rPr>
                              <w:t>Presidente</w:t>
                            </w:r>
                            <w:r w:rsidRPr="001B7BAD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  <w:lang w:val="pt-PT"/>
                              </w:rPr>
                              <w:t xml:space="preserve"> da Câmara Municipal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6" o:spid="_x0000_s1026" type="#_x0000_t202" style="position:absolute;left:0;text-align:left;margin-left:-10.7pt;margin-top:2.25pt;width:224.45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" stroked="f">
                <v:textbox>
                  <w:txbxContent>
                    <w:p w:rsidR="002577E4" w:rsidRPr="001B7BAD" w:rsidRDefault="002577E4" w:rsidP="00803FE5">
                      <w:pPr>
                        <w:spacing w:before="40" w:after="40" w:line="600" w:lineRule="auto"/>
                        <w:rPr>
                          <w:rFonts w:ascii="Calibri" w:hAnsi="Calibri"/>
                          <w:b/>
                          <w:sz w:val="22"/>
                          <w:szCs w:val="22"/>
                          <w:lang w:val="pt-PT"/>
                        </w:rPr>
                      </w:pPr>
                      <w:r>
                        <w:rPr>
                          <w:rFonts w:ascii="Calibri" w:hAnsi="Calibri"/>
                          <w:b/>
                          <w:sz w:val="22"/>
                          <w:szCs w:val="22"/>
                          <w:lang w:val="pt-PT"/>
                        </w:rPr>
                        <w:t>Exmo. s</w:t>
                      </w:r>
                      <w:r w:rsidRPr="001B7BAD">
                        <w:rPr>
                          <w:rFonts w:ascii="Calibri" w:hAnsi="Calibri"/>
                          <w:b/>
                          <w:sz w:val="22"/>
                          <w:szCs w:val="22"/>
                          <w:lang w:val="pt-PT"/>
                        </w:rPr>
                        <w:t xml:space="preserve">r. </w:t>
                      </w:r>
                      <w:r>
                        <w:rPr>
                          <w:rFonts w:ascii="Calibri" w:hAnsi="Calibri"/>
                          <w:b/>
                          <w:sz w:val="22"/>
                          <w:szCs w:val="22"/>
                          <w:lang w:val="pt-PT"/>
                        </w:rPr>
                        <w:t>Presidente</w:t>
                      </w:r>
                      <w:r w:rsidRPr="001B7BAD">
                        <w:rPr>
                          <w:rFonts w:ascii="Calibri" w:hAnsi="Calibri"/>
                          <w:b/>
                          <w:sz w:val="22"/>
                          <w:szCs w:val="22"/>
                          <w:lang w:val="pt-PT"/>
                        </w:rPr>
                        <w:t xml:space="preserve"> da Câmara Municipal</w:t>
                      </w:r>
                    </w:p>
                  </w:txbxContent>
                </v:textbox>
              </v:shape>
            </w:pict>
          </mc:Fallback>
        </mc:AlternateContent>
      </w:r>
      <w:r w:rsidR="00200FB4">
        <w:rPr>
          <w:rFonts w:ascii="Calibri" w:hAnsi="Calibri"/>
          <w:sz w:val="16"/>
          <w:szCs w:val="16"/>
          <w:lang w:val="pt-PT"/>
        </w:rPr>
        <w:t>Documento com 2</w:t>
      </w:r>
      <w:r w:rsidR="00905DE3">
        <w:rPr>
          <w:rFonts w:ascii="Calibri" w:hAnsi="Calibri"/>
          <w:sz w:val="16"/>
          <w:szCs w:val="16"/>
          <w:lang w:val="pt-PT"/>
        </w:rPr>
        <w:t xml:space="preserve"> página</w:t>
      </w:r>
      <w:r w:rsidR="00433DE4">
        <w:rPr>
          <w:rFonts w:ascii="Calibri" w:hAnsi="Calibri"/>
          <w:sz w:val="16"/>
          <w:szCs w:val="16"/>
          <w:lang w:val="pt-PT"/>
        </w:rPr>
        <w:t>s</w:t>
      </w:r>
      <w:r w:rsidR="00905DE3">
        <w:rPr>
          <w:rFonts w:ascii="Calibri" w:hAnsi="Calibri"/>
          <w:sz w:val="16"/>
          <w:szCs w:val="16"/>
          <w:lang w:val="pt-PT"/>
        </w:rPr>
        <w:t xml:space="preserve"> – Modelo </w:t>
      </w:r>
      <w:r w:rsidR="000C3D96">
        <w:rPr>
          <w:rFonts w:ascii="Calibri" w:hAnsi="Calibri"/>
          <w:sz w:val="16"/>
          <w:szCs w:val="16"/>
          <w:lang w:val="pt-PT"/>
        </w:rPr>
        <w:t>16</w:t>
      </w:r>
    </w:p>
    <w:p w:rsidR="00803FE5" w:rsidRDefault="00803FE5" w:rsidP="00803FE5">
      <w:pPr>
        <w:numPr>
          <w:ilvl w:val="12"/>
          <w:numId w:val="0"/>
        </w:numPr>
        <w:ind w:left="2880" w:firstLine="720"/>
        <w:rPr>
          <w:rFonts w:ascii="Calibri" w:hAnsi="Calibri"/>
          <w:lang w:val="pt-PT"/>
        </w:rPr>
      </w:pPr>
    </w:p>
    <w:p w:rsidR="00803FE5" w:rsidRPr="00EF1A92" w:rsidRDefault="00803FE5" w:rsidP="00803FE5">
      <w:pPr>
        <w:rPr>
          <w:rFonts w:ascii="Calibri" w:hAnsi="Calibri"/>
          <w:sz w:val="18"/>
          <w:szCs w:val="18"/>
          <w:lang w:val="pt-PT"/>
        </w:rPr>
      </w:pPr>
    </w:p>
    <w:p w:rsidR="00E01F7B" w:rsidRPr="00DF78C0" w:rsidRDefault="0076404B" w:rsidP="00DF78C0">
      <w:pPr>
        <w:spacing w:line="360" w:lineRule="auto"/>
        <w:jc w:val="center"/>
        <w:rPr>
          <w:rFonts w:ascii="Calibri" w:hAnsi="Calibri"/>
          <w:b/>
          <w:sz w:val="24"/>
          <w:szCs w:val="24"/>
          <w:lang w:val="pt-PT"/>
        </w:rPr>
      </w:pPr>
      <w:r>
        <w:rPr>
          <w:rFonts w:ascii="Calibri" w:hAnsi="Calibri"/>
          <w:b/>
          <w:sz w:val="24"/>
          <w:szCs w:val="24"/>
          <w:lang w:val="pt-PT"/>
        </w:rPr>
        <w:t>P</w:t>
      </w:r>
      <w:r w:rsidRPr="00280E28">
        <w:rPr>
          <w:rFonts w:ascii="Calibri" w:hAnsi="Calibri"/>
          <w:b/>
          <w:sz w:val="24"/>
          <w:szCs w:val="24"/>
          <w:lang w:val="pt-PT"/>
        </w:rPr>
        <w:t>E</w:t>
      </w:r>
      <w:r>
        <w:rPr>
          <w:rFonts w:ascii="Calibri" w:hAnsi="Calibri"/>
          <w:b/>
          <w:sz w:val="24"/>
          <w:szCs w:val="24"/>
          <w:lang w:val="pt-PT"/>
        </w:rPr>
        <w:t>DIDO DE INSPEÇÃO PERIÓDICA OU REINSPEÇÃO DE ELEVADORES</w:t>
      </w:r>
      <w:r w:rsidR="00E03986">
        <w:rPr>
          <w:rFonts w:ascii="Calibri" w:hAnsi="Calibri"/>
          <w:b/>
          <w:sz w:val="24"/>
          <w:szCs w:val="24"/>
          <w:lang w:val="pt-PT"/>
        </w:rPr>
        <w:t xml:space="preserve"> E/OU OUTRO EQUIPAMENTO</w:t>
      </w:r>
    </w:p>
    <w:tbl>
      <w:tblPr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E01F7B" w:rsidRPr="00457AFC" w:rsidTr="00644F13">
        <w:trPr>
          <w:trHeight w:hRule="exact" w:val="340"/>
        </w:trPr>
        <w:tc>
          <w:tcPr>
            <w:tcW w:w="9921" w:type="dxa"/>
            <w:shd w:val="clear" w:color="auto" w:fill="BFBFBF"/>
            <w:vAlign w:val="center"/>
          </w:tcPr>
          <w:p w:rsidR="00E01F7B" w:rsidRPr="00457AFC" w:rsidRDefault="00E01F7B" w:rsidP="00644F13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/>
                <w:b/>
                <w:sz w:val="18"/>
                <w:szCs w:val="18"/>
                <w:lang w:val="pt-PT"/>
              </w:rPr>
              <w:t>IDENTIFICAÇÃO DO REQUERENTE</w:t>
            </w:r>
          </w:p>
        </w:tc>
      </w:tr>
      <w:tr w:rsidR="00E01F7B" w:rsidRPr="00457AFC" w:rsidTr="00644F13">
        <w:trPr>
          <w:trHeight w:val="2212"/>
        </w:trPr>
        <w:tc>
          <w:tcPr>
            <w:tcW w:w="9921" w:type="dxa"/>
          </w:tcPr>
          <w:p w:rsidR="00610D2C" w:rsidRPr="00457AFC" w:rsidRDefault="00610D2C" w:rsidP="00071A6E">
            <w:pPr>
              <w:spacing w:before="120" w:line="360" w:lineRule="auto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Nome: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610D2C" w:rsidRPr="00457AFC" w:rsidRDefault="00610D2C" w:rsidP="00610D2C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Na qualidade de: </w: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 xml:space="preserve"> </w: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>Próprio</w: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 xml:space="preserve"> </w: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 xml:space="preserve">   </w: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>Representante</w: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 xml:space="preserve"> </w: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 xml:space="preserve">   </w: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Sócio-gerente/ gerente/ administrador/ diretor </w:t>
            </w:r>
          </w:p>
          <w:p w:rsidR="00610D2C" w:rsidRPr="002829F1" w:rsidRDefault="00610D2C" w:rsidP="00610D2C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>Correio eletrónico:</w: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610D2C" w:rsidRPr="002829F1" w:rsidRDefault="00610D2C" w:rsidP="00610D2C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Telefone n.º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"/>
                  </w:textInput>
                </w:ffData>
              </w:fldCha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2829F1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Telemóvel n.º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"/>
                  </w:textInput>
                </w:ffData>
              </w:fldCha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Fax n.º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"/>
                  </w:textInput>
                </w:ffData>
              </w:fldCha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610D2C" w:rsidRPr="00457AFC" w:rsidRDefault="00610D2C" w:rsidP="00610D2C">
            <w:pPr>
              <w:spacing w:line="360" w:lineRule="auto"/>
              <w:jc w:val="both"/>
              <w:rPr>
                <w:rFonts w:ascii="Calibri" w:hAnsi="Calibri" w:cs="Arial"/>
                <w:color w:val="808080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color w:val="808080"/>
                <w:sz w:val="18"/>
                <w:szCs w:val="18"/>
                <w:lang w:val="pt-PT"/>
              </w:rPr>
              <w:t>(Preencher se for REPRESENTANTE)</w:t>
            </w:r>
          </w:p>
          <w:p w:rsidR="00E01F7B" w:rsidRPr="00376E79" w:rsidRDefault="00610D2C" w:rsidP="00610D2C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Código de consulta da procuração </w:t>
            </w:r>
            <w:r w:rsidRPr="00457AFC">
              <w:rPr>
                <w:rFonts w:ascii="Calibri" w:hAnsi="Calibri" w:cs="Arial"/>
                <w:i/>
                <w:sz w:val="18"/>
                <w:szCs w:val="18"/>
                <w:lang w:val="pt-PT"/>
              </w:rPr>
              <w:t>online</w: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(</w:t>
            </w:r>
            <w:hyperlink r:id="rId8" w:history="1">
              <w:r w:rsidRPr="00200FB4">
                <w:rPr>
                  <w:rStyle w:val="Hiperligao"/>
                  <w:rFonts w:ascii="Calibri" w:hAnsi="Calibri" w:cs="Arial"/>
                  <w:color w:val="000000"/>
                  <w:sz w:val="18"/>
                  <w:szCs w:val="18"/>
                  <w:lang w:val="pt-PT"/>
                </w:rPr>
                <w:t>www.procuracoesonline.mj.pt</w:t>
              </w:r>
            </w:hyperlink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>)</w:t>
            </w:r>
          </w:p>
        </w:tc>
      </w:tr>
    </w:tbl>
    <w:p w:rsidR="00E01F7B" w:rsidRPr="00AD5C8C" w:rsidRDefault="00E01F7B" w:rsidP="00E01F7B">
      <w:pPr>
        <w:tabs>
          <w:tab w:val="center" w:pos="5103"/>
        </w:tabs>
        <w:spacing w:line="360" w:lineRule="auto"/>
        <w:rPr>
          <w:rFonts w:ascii="Calibri" w:hAnsi="Calibri"/>
          <w:sz w:val="16"/>
          <w:szCs w:val="16"/>
          <w:lang w:val="pt-PT"/>
        </w:rPr>
      </w:pPr>
    </w:p>
    <w:tbl>
      <w:tblPr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610D2C" w:rsidRPr="00457AFC" w:rsidTr="001007CC">
        <w:trPr>
          <w:trHeight w:hRule="exact" w:val="340"/>
        </w:trPr>
        <w:tc>
          <w:tcPr>
            <w:tcW w:w="9921" w:type="dxa"/>
            <w:shd w:val="clear" w:color="auto" w:fill="BFBFBF"/>
            <w:vAlign w:val="center"/>
          </w:tcPr>
          <w:p w:rsidR="00610D2C" w:rsidRPr="00457AFC" w:rsidRDefault="00610D2C" w:rsidP="001007CC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/>
                <w:b/>
                <w:sz w:val="18"/>
                <w:szCs w:val="18"/>
                <w:lang w:val="pt-PT"/>
              </w:rPr>
              <w:t>IDENTIFICAÇÃO DO TITULAR</w:t>
            </w:r>
          </w:p>
        </w:tc>
      </w:tr>
      <w:tr w:rsidR="00610D2C" w:rsidRPr="00457AFC" w:rsidTr="001007CC">
        <w:trPr>
          <w:trHeight w:val="3190"/>
        </w:trPr>
        <w:tc>
          <w:tcPr>
            <w:tcW w:w="9921" w:type="dxa"/>
          </w:tcPr>
          <w:p w:rsidR="00610D2C" w:rsidRPr="00457AFC" w:rsidRDefault="00610D2C" w:rsidP="00071A6E">
            <w:pPr>
              <w:spacing w:before="120" w:after="120"/>
              <w:ind w:right="34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 xml:space="preserve">   </w: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Pessoa singular </w:t>
            </w:r>
            <w:r w:rsidRPr="00457AFC">
              <w:rPr>
                <w:rFonts w:ascii="Calibri" w:hAnsi="Calibri" w:cs="Arial"/>
                <w:sz w:val="16"/>
                <w:szCs w:val="16"/>
                <w:lang w:val="pt-PT"/>
              </w:rPr>
              <w:t>(empresário em nome individual)</w: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 xml:space="preserve"> </w: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 xml:space="preserve">   </w: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>Pessoa coletiva</w: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 xml:space="preserve">                    </w:t>
            </w:r>
          </w:p>
          <w:p w:rsidR="00610D2C" w:rsidRPr="00457AFC" w:rsidRDefault="00610D2C" w:rsidP="001007CC">
            <w:pPr>
              <w:spacing w:line="360" w:lineRule="auto"/>
              <w:ind w:left="-38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NIF: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/ NIPC: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610D2C" w:rsidRPr="00457AFC" w:rsidRDefault="00610D2C" w:rsidP="001007CC">
            <w:pPr>
              <w:spacing w:line="360" w:lineRule="auto"/>
              <w:ind w:left="-28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Código de consulta da certidão permanente do registo comercial: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610D2C" w:rsidRPr="006C00D7" w:rsidRDefault="00610D2C" w:rsidP="006C00D7">
            <w:pPr>
              <w:spacing w:line="360" w:lineRule="auto"/>
              <w:ind w:left="-28"/>
              <w:jc w:val="both"/>
              <w:rPr>
                <w:rFonts w:ascii="Calibri" w:hAnsi="Calibri" w:cs="Arial"/>
                <w:b/>
                <w:color w:val="808080"/>
                <w:sz w:val="18"/>
                <w:szCs w:val="18"/>
                <w:lang w:val="pt-PT"/>
              </w:rPr>
            </w:pPr>
            <w:r w:rsidRPr="006C00D7">
              <w:rPr>
                <w:rFonts w:ascii="Calibri" w:hAnsi="Calibri" w:cs="Arial"/>
                <w:sz w:val="18"/>
                <w:szCs w:val="18"/>
                <w:lang w:val="pt-PT"/>
              </w:rPr>
              <w:t>Morada</w:t>
            </w:r>
            <w:r w:rsidR="006C00D7">
              <w:rPr>
                <w:rFonts w:ascii="Calibri" w:hAnsi="Calibri" w:cs="Arial"/>
                <w:b/>
                <w:color w:val="808080"/>
                <w:sz w:val="18"/>
                <w:szCs w:val="18"/>
                <w:lang w:val="pt-PT"/>
              </w:rPr>
              <w:t xml:space="preserve">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610D2C" w:rsidRPr="00457AFC" w:rsidRDefault="00610D2C" w:rsidP="001007CC">
            <w:pPr>
              <w:spacing w:line="360" w:lineRule="auto"/>
              <w:ind w:left="-42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Freguesia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Código Postal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>-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</w:p>
          <w:p w:rsidR="00610D2C" w:rsidRPr="00457AFC" w:rsidRDefault="00610D2C" w:rsidP="001007CC">
            <w:pPr>
              <w:spacing w:line="360" w:lineRule="auto"/>
              <w:ind w:left="-28"/>
              <w:jc w:val="both"/>
              <w:rPr>
                <w:rFonts w:ascii="Calibri" w:hAnsi="Calibri" w:cs="Arial"/>
                <w:color w:val="808080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color w:val="808080"/>
                <w:sz w:val="18"/>
                <w:szCs w:val="18"/>
                <w:lang w:val="pt-PT"/>
              </w:rPr>
              <w:t>(Preencher se os contactos do titular forem diferentes dos contactos do requerente)</w:t>
            </w:r>
          </w:p>
          <w:p w:rsidR="00610D2C" w:rsidRPr="00457AFC" w:rsidRDefault="00610D2C" w:rsidP="001007CC">
            <w:pPr>
              <w:spacing w:line="360" w:lineRule="auto"/>
              <w:ind w:left="-42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>Correio eletrónico:</w: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610D2C" w:rsidRPr="00457AFC" w:rsidRDefault="00610D2C" w:rsidP="001007CC">
            <w:pPr>
              <w:spacing w:line="276" w:lineRule="auto"/>
              <w:ind w:left="-42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Telefone n.º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Telemóvel n.º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Fax n.º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</w:p>
        </w:tc>
      </w:tr>
    </w:tbl>
    <w:p w:rsidR="006D4804" w:rsidRPr="00AD5C8C" w:rsidRDefault="006D4804" w:rsidP="00AD5C8C">
      <w:pPr>
        <w:tabs>
          <w:tab w:val="center" w:pos="5103"/>
        </w:tabs>
        <w:spacing w:line="360" w:lineRule="auto"/>
        <w:rPr>
          <w:rFonts w:ascii="Calibri" w:hAnsi="Calibri"/>
          <w:sz w:val="16"/>
          <w:szCs w:val="16"/>
          <w:lang w:val="pt-PT"/>
        </w:rPr>
      </w:pPr>
    </w:p>
    <w:tbl>
      <w:tblPr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2577E4" w:rsidRPr="00AF345E" w:rsidTr="002577E4">
        <w:trPr>
          <w:trHeight w:hRule="exact" w:val="340"/>
        </w:trPr>
        <w:tc>
          <w:tcPr>
            <w:tcW w:w="9921" w:type="dxa"/>
            <w:shd w:val="clear" w:color="auto" w:fill="BFBFBF"/>
            <w:vAlign w:val="center"/>
          </w:tcPr>
          <w:p w:rsidR="002577E4" w:rsidRPr="00AF345E" w:rsidRDefault="002577E4" w:rsidP="002577E4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/>
                <w:sz w:val="18"/>
                <w:szCs w:val="18"/>
                <w:lang w:val="pt-PT"/>
              </w:rPr>
              <w:t>EXPOSIÇÃO DO PEDIDO</w:t>
            </w:r>
          </w:p>
        </w:tc>
      </w:tr>
      <w:tr w:rsidR="002577E4" w:rsidRPr="00AF345E" w:rsidTr="002577E4">
        <w:trPr>
          <w:trHeight w:hRule="exact" w:val="2041"/>
        </w:trPr>
        <w:tc>
          <w:tcPr>
            <w:tcW w:w="9921" w:type="dxa"/>
          </w:tcPr>
          <w:p w:rsidR="002577E4" w:rsidRDefault="002577E4" w:rsidP="002577E4">
            <w:pPr>
              <w:tabs>
                <w:tab w:val="left" w:pos="665"/>
              </w:tabs>
              <w:spacing w:before="120"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D87F4C">
              <w:rPr>
                <w:rFonts w:ascii="Calibri" w:hAnsi="Calibri" w:cs="Arial"/>
                <w:sz w:val="18"/>
                <w:szCs w:val="18"/>
                <w:lang w:val="pt-PT"/>
              </w:rPr>
              <w:t xml:space="preserve">Vem 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>requerer a V. Exa., ao abrigo do disposto no artigo 7º do D.L. n,º 320/2002, de 28 de dezembro e no ponto 1.2. do artigo 4º do regulamento municipal:</w:t>
            </w:r>
          </w:p>
          <w:p w:rsidR="002577E4" w:rsidRPr="00616155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t xml:space="preserve"> Inspeção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periódica </w: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>Reinspe</w: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t>ção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Inspeção extraordinária</w:t>
            </w:r>
          </w:p>
          <w:p w:rsidR="002577E4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t>de: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</w:p>
          <w:p w:rsidR="002577E4" w:rsidRPr="00616155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t xml:space="preserve"> Elevador </w: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t xml:space="preserve"> Monta cargas </w: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Escadas mecânicas </w: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616155">
              <w:rPr>
                <w:rFonts w:ascii="Calibri" w:hAnsi="Calibri" w:cs="Arial"/>
                <w:sz w:val="18"/>
                <w:szCs w:val="18"/>
                <w:lang w:val="pt-PT"/>
              </w:rPr>
              <w:t xml:space="preserve"> Tapetes rolantes</w:t>
            </w:r>
          </w:p>
          <w:p w:rsidR="002577E4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N. de equipamentos instalados: </w:t>
            </w:r>
            <w:r w:rsidRPr="005261C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" w:name="Texto21"/>
            <w:r w:rsidRPr="005261C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5261C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5261C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5261C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5261C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5261C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5261C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5261C3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5261C3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bookmarkEnd w:id="1"/>
          </w:p>
          <w:p w:rsidR="002577E4" w:rsidRPr="00AF345E" w:rsidRDefault="002577E4" w:rsidP="002577E4">
            <w:pPr>
              <w:tabs>
                <w:tab w:val="left" w:pos="0"/>
                <w:tab w:val="left" w:pos="620"/>
                <w:tab w:val="left" w:pos="9415"/>
              </w:tabs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</w:p>
        </w:tc>
      </w:tr>
    </w:tbl>
    <w:p w:rsidR="002577E4" w:rsidRDefault="002577E4" w:rsidP="00E01F7B">
      <w:pPr>
        <w:tabs>
          <w:tab w:val="center" w:pos="5103"/>
        </w:tabs>
        <w:spacing w:line="360" w:lineRule="auto"/>
        <w:rPr>
          <w:rFonts w:ascii="Calibri" w:hAnsi="Calibri"/>
          <w:sz w:val="16"/>
          <w:szCs w:val="16"/>
          <w:lang w:val="pt-PT"/>
        </w:rPr>
      </w:pPr>
    </w:p>
    <w:tbl>
      <w:tblPr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2577E4" w:rsidRPr="00AF345E" w:rsidTr="002577E4">
        <w:trPr>
          <w:trHeight w:hRule="exact" w:val="340"/>
        </w:trPr>
        <w:tc>
          <w:tcPr>
            <w:tcW w:w="9921" w:type="dxa"/>
            <w:shd w:val="clear" w:color="auto" w:fill="BFBFBF"/>
            <w:vAlign w:val="center"/>
          </w:tcPr>
          <w:p w:rsidR="002577E4" w:rsidRPr="00AF345E" w:rsidRDefault="002577E4" w:rsidP="002577E4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/>
                <w:sz w:val="18"/>
                <w:szCs w:val="18"/>
                <w:lang w:val="pt-PT"/>
              </w:rPr>
              <w:t>MORADA DE INSTALAÇÃO</w:t>
            </w:r>
          </w:p>
        </w:tc>
      </w:tr>
      <w:tr w:rsidR="002577E4" w:rsidRPr="00AF345E" w:rsidTr="00E03986">
        <w:trPr>
          <w:trHeight w:hRule="exact" w:val="3062"/>
        </w:trPr>
        <w:tc>
          <w:tcPr>
            <w:tcW w:w="9921" w:type="dxa"/>
          </w:tcPr>
          <w:p w:rsidR="002577E4" w:rsidRDefault="002577E4" w:rsidP="002577E4">
            <w:pPr>
              <w:spacing w:before="120"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Edifício comercial ou de prestação de serviços, aberto ao público</w:t>
            </w:r>
          </w:p>
          <w:p w:rsidR="002577E4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Edifício misto de habitação e comércio e/ ou prestação de serviços</w:t>
            </w:r>
          </w:p>
          <w:p w:rsidR="002577E4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Edifício habitacional com mais de 32 fogos ou mais de 8 andares</w:t>
            </w:r>
          </w:p>
          <w:p w:rsidR="002577E4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Edifício habitacional com menos de 32 fogos ou até 8 andares</w:t>
            </w:r>
          </w:p>
          <w:p w:rsidR="002577E4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Estabelecimento industrial</w:t>
            </w:r>
          </w:p>
          <w:p w:rsidR="002577E4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Outro: </w: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2577E4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Nome do condomínio/ estabelecimento comercial, prestação de serviços ou industrial </w: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956C62">
              <w:rPr>
                <w:rFonts w:ascii="Calibri" w:hAnsi="Calibri" w:cs="Arial"/>
                <w:sz w:val="18"/>
                <w:szCs w:val="18"/>
                <w:lang w:val="pt-PT"/>
              </w:rPr>
              <w:t xml:space="preserve"> sito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na rua </w: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, nº/ lote </w: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2577E4" w:rsidRDefault="002577E4" w:rsidP="002577E4">
            <w:pPr>
              <w:tabs>
                <w:tab w:val="left" w:pos="2459"/>
              </w:tabs>
              <w:rPr>
                <w:rFonts w:ascii="Calibri" w:hAnsi="Calibri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Freguesia </w: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7519A9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>, código postal</w:t>
            </w:r>
            <w:r w:rsidRPr="00B946ED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 w:rsidRPr="00B946ED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B946ED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B946ED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B946ED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B946ED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B946ED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B946ED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B946ED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B946ED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956C62">
              <w:rPr>
                <w:rFonts w:ascii="Calibri" w:hAnsi="Calibri" w:cs="Arial"/>
                <w:sz w:val="18"/>
                <w:szCs w:val="18"/>
                <w:lang w:val="pt-PT"/>
              </w:rPr>
              <w:t xml:space="preserve"> / </w:t>
            </w:r>
            <w:r w:rsidRPr="00B946ED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946ED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B946ED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B946ED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B946ED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B946ED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B946ED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2577E4" w:rsidRPr="00AF345E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</w:p>
        </w:tc>
      </w:tr>
    </w:tbl>
    <w:p w:rsidR="002577E4" w:rsidRDefault="002577E4" w:rsidP="00E01F7B">
      <w:pPr>
        <w:tabs>
          <w:tab w:val="center" w:pos="5103"/>
        </w:tabs>
        <w:spacing w:line="360" w:lineRule="auto"/>
        <w:rPr>
          <w:rFonts w:ascii="Calibri" w:hAnsi="Calibri"/>
          <w:sz w:val="16"/>
          <w:szCs w:val="16"/>
          <w:lang w:val="pt-PT"/>
        </w:rPr>
      </w:pPr>
    </w:p>
    <w:tbl>
      <w:tblPr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2577E4" w:rsidRPr="00AF345E" w:rsidTr="002577E4">
        <w:trPr>
          <w:trHeight w:hRule="exact" w:val="340"/>
        </w:trPr>
        <w:tc>
          <w:tcPr>
            <w:tcW w:w="9921" w:type="dxa"/>
            <w:shd w:val="clear" w:color="auto" w:fill="BFBFBF"/>
            <w:vAlign w:val="center"/>
          </w:tcPr>
          <w:p w:rsidR="002577E4" w:rsidRPr="00AF345E" w:rsidRDefault="002577E4" w:rsidP="002577E4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/>
                <w:sz w:val="18"/>
                <w:szCs w:val="18"/>
                <w:lang w:val="pt-PT"/>
              </w:rPr>
              <w:t>REFERÊNCIAS DE INSTALAÇÃO</w:t>
            </w:r>
          </w:p>
        </w:tc>
      </w:tr>
      <w:tr w:rsidR="002577E4" w:rsidRPr="00AF345E" w:rsidTr="002577E4">
        <w:trPr>
          <w:trHeight w:hRule="exact" w:val="1247"/>
        </w:trPr>
        <w:tc>
          <w:tcPr>
            <w:tcW w:w="9921" w:type="dxa"/>
          </w:tcPr>
          <w:p w:rsidR="002577E4" w:rsidRDefault="002577E4" w:rsidP="002577E4">
            <w:pPr>
              <w:tabs>
                <w:tab w:val="left" w:pos="2459"/>
              </w:tabs>
              <w:spacing w:before="120"/>
              <w:rPr>
                <w:rFonts w:ascii="Calibri" w:hAnsi="Calibri" w:cs="Arial"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N.º de processo CMV*: </w:t>
            </w:r>
            <w:r w:rsidRPr="00997885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2" w:name="Texto22"/>
            <w:r w:rsidRPr="00997885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997885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997885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997885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997885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997885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997885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997885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997885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bookmarkEnd w:id="2"/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Referência da Empresa de Manutenção de Ascensores (E.M.A): </w:t>
            </w:r>
            <w:r w:rsidRPr="00997885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3" w:name="Texto23"/>
            <w:r w:rsidRPr="00997885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997885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997885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997885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997885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997885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997885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997885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997885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bookmarkEnd w:id="3"/>
          </w:p>
          <w:p w:rsidR="002577E4" w:rsidRPr="00997885" w:rsidRDefault="002577E4" w:rsidP="002577E4">
            <w:pPr>
              <w:tabs>
                <w:tab w:val="left" w:pos="2459"/>
              </w:tabs>
              <w:spacing w:before="120"/>
              <w:rPr>
                <w:rFonts w:ascii="Calibri" w:hAnsi="Calibri" w:cs="Arial"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>*caso não identifique o n.º de processo, preencha “</w:t>
            </w:r>
            <w:r w:rsidRPr="00997885">
              <w:rPr>
                <w:rFonts w:ascii="Calibri" w:hAnsi="Calibri" w:cs="Arial"/>
                <w:b/>
                <w:sz w:val="18"/>
                <w:szCs w:val="18"/>
                <w:lang w:val="pt-PT"/>
              </w:rPr>
              <w:t>dados do equipamento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>”</w:t>
            </w:r>
          </w:p>
        </w:tc>
      </w:tr>
    </w:tbl>
    <w:p w:rsidR="002577E4" w:rsidRDefault="002577E4" w:rsidP="00E01F7B">
      <w:pPr>
        <w:tabs>
          <w:tab w:val="center" w:pos="5103"/>
        </w:tabs>
        <w:spacing w:line="360" w:lineRule="auto"/>
        <w:rPr>
          <w:rFonts w:ascii="Calibri" w:hAnsi="Calibri"/>
          <w:sz w:val="16"/>
          <w:szCs w:val="16"/>
          <w:lang w:val="pt-PT"/>
        </w:rPr>
      </w:pPr>
    </w:p>
    <w:tbl>
      <w:tblPr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2577E4" w:rsidRPr="00AF345E" w:rsidTr="002577E4">
        <w:trPr>
          <w:trHeight w:hRule="exact" w:val="340"/>
        </w:trPr>
        <w:tc>
          <w:tcPr>
            <w:tcW w:w="9921" w:type="dxa"/>
            <w:shd w:val="clear" w:color="auto" w:fill="BFBFBF"/>
            <w:vAlign w:val="center"/>
          </w:tcPr>
          <w:p w:rsidR="002577E4" w:rsidRPr="00AF345E" w:rsidRDefault="002577E4" w:rsidP="002577E4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/>
                <w:sz w:val="18"/>
                <w:szCs w:val="18"/>
                <w:lang w:val="pt-PT"/>
              </w:rPr>
              <w:t>DADOS DO EQUIPAMENTO</w:t>
            </w:r>
          </w:p>
        </w:tc>
      </w:tr>
      <w:tr w:rsidR="002577E4" w:rsidRPr="00AF345E" w:rsidTr="002577E4">
        <w:trPr>
          <w:trHeight w:hRule="exact" w:val="1701"/>
        </w:trPr>
        <w:tc>
          <w:tcPr>
            <w:tcW w:w="9921" w:type="dxa"/>
          </w:tcPr>
          <w:p w:rsidR="002577E4" w:rsidRDefault="002577E4" w:rsidP="006D42AA">
            <w:pPr>
              <w:spacing w:before="120"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Referência do fabricante: 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</w:p>
          <w:p w:rsidR="002577E4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Ano de instalação: 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Carga: 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4" w:name="Texto24"/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bookmarkEnd w:id="4"/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kg Velocidade: 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m/s Marca: 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N.º de pisos: 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N.º de cabos: 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</w:p>
          <w:p w:rsidR="002577E4" w:rsidRPr="00997885" w:rsidRDefault="002577E4" w:rsidP="002577E4">
            <w:pPr>
              <w:spacing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Elétrico: 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Hidráulico 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N.º de ascensor: 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Outra informação: 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 </w:t>
            </w:r>
            <w:r w:rsidRPr="00376E91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</w:tc>
      </w:tr>
    </w:tbl>
    <w:p w:rsidR="002577E4" w:rsidRPr="00AD5C8C" w:rsidRDefault="002577E4" w:rsidP="00E01F7B">
      <w:pPr>
        <w:tabs>
          <w:tab w:val="center" w:pos="5103"/>
        </w:tabs>
        <w:spacing w:line="360" w:lineRule="auto"/>
        <w:rPr>
          <w:rFonts w:ascii="Calibri" w:hAnsi="Calibri"/>
          <w:sz w:val="16"/>
          <w:szCs w:val="16"/>
          <w:lang w:val="pt-PT"/>
        </w:rPr>
      </w:pPr>
    </w:p>
    <w:tbl>
      <w:tblPr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6D4804" w:rsidRPr="00AF345E" w:rsidTr="007B4710">
        <w:trPr>
          <w:trHeight w:hRule="exact" w:val="340"/>
        </w:trPr>
        <w:tc>
          <w:tcPr>
            <w:tcW w:w="9921" w:type="dxa"/>
            <w:shd w:val="clear" w:color="auto" w:fill="BFBFBF"/>
            <w:vAlign w:val="center"/>
          </w:tcPr>
          <w:p w:rsidR="006D4804" w:rsidRPr="00AF345E" w:rsidRDefault="006D4804" w:rsidP="007B4710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 w:rsidRPr="00AF345E">
              <w:rPr>
                <w:rFonts w:ascii="Calibri" w:hAnsi="Calibri"/>
                <w:b/>
                <w:sz w:val="18"/>
                <w:szCs w:val="18"/>
                <w:lang w:val="pt-PT"/>
              </w:rPr>
              <w:t>DOCUMENTOS QUE ANEXA</w:t>
            </w:r>
          </w:p>
        </w:tc>
      </w:tr>
      <w:tr w:rsidR="006D4804" w:rsidRPr="00AF345E" w:rsidTr="00DF78C0">
        <w:trPr>
          <w:trHeight w:hRule="exact" w:val="3402"/>
        </w:trPr>
        <w:tc>
          <w:tcPr>
            <w:tcW w:w="9921" w:type="dxa"/>
          </w:tcPr>
          <w:p w:rsidR="0004075C" w:rsidRPr="00616155" w:rsidRDefault="0004075C" w:rsidP="00DF78C0">
            <w:pPr>
              <w:spacing w:before="120" w:line="360" w:lineRule="auto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pt-PT"/>
              </w:rPr>
              <w:lastRenderedPageBreak/>
              <w:t>Pessoa singular</w:t>
            </w:r>
            <w:r w:rsidRPr="00D325F5">
              <w:rPr>
                <w:rFonts w:ascii="Calibri" w:hAnsi="Calibri" w:cs="Arial"/>
                <w:b/>
                <w:sz w:val="18"/>
                <w:szCs w:val="18"/>
                <w:lang w:val="pt-PT"/>
              </w:rPr>
              <w:t>:</w:t>
            </w:r>
          </w:p>
          <w:p w:rsidR="0004075C" w:rsidRPr="00AA3F3C" w:rsidRDefault="0004075C" w:rsidP="0004075C">
            <w:pPr>
              <w:tabs>
                <w:tab w:val="left" w:pos="0"/>
                <w:tab w:val="left" w:pos="665"/>
                <w:tab w:val="left" w:pos="9415"/>
              </w:tabs>
              <w:spacing w:line="360" w:lineRule="auto"/>
              <w:ind w:right="176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7519A9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 w:rsidR="007717C1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>Fotocópia do bilhete de identidade e do cartão de identificação fiscal ou do cartão de cidadão</w:t>
            </w:r>
          </w:p>
          <w:p w:rsidR="0004075C" w:rsidRPr="00D325F5" w:rsidRDefault="0004075C" w:rsidP="000407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Arial"/>
                <w:b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pt-PT"/>
              </w:rPr>
              <w:t>Pessoa coletiva</w:t>
            </w:r>
            <w:r w:rsidRPr="00D325F5">
              <w:rPr>
                <w:rFonts w:ascii="Calibri" w:hAnsi="Calibri" w:cs="Arial"/>
                <w:b/>
                <w:sz w:val="18"/>
                <w:szCs w:val="18"/>
                <w:lang w:val="pt-PT"/>
              </w:rPr>
              <w:t>:</w:t>
            </w:r>
          </w:p>
          <w:p w:rsidR="0004075C" w:rsidRDefault="0004075C" w:rsidP="0004075C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line="360" w:lineRule="auto"/>
              <w:ind w:right="210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t xml:space="preserve">  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>Fotocópia do documento de identificação (Bilhete de identidade/ Cartão de cidadão)</w:t>
            </w:r>
          </w:p>
          <w:p w:rsidR="0004075C" w:rsidRDefault="0004075C" w:rsidP="0004075C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line="360" w:lineRule="auto"/>
              <w:ind w:right="210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t xml:space="preserve">  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>Fotocópia da Certidão da Conservatória do Registo Comercial ou respetivo código de consulta</w:t>
            </w:r>
          </w:p>
          <w:p w:rsidR="0004075C" w:rsidRPr="00E330B1" w:rsidRDefault="0004075C" w:rsidP="0004075C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line="360" w:lineRule="auto"/>
              <w:ind w:right="210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t xml:space="preserve">  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>Fotocópia do documento de identificação de quem obriga (Bilhete de identidade/ Cartão de cidadão)</w:t>
            </w:r>
          </w:p>
          <w:p w:rsidR="0004075C" w:rsidRPr="00E666AC" w:rsidRDefault="0004075C" w:rsidP="0004075C">
            <w:pPr>
              <w:tabs>
                <w:tab w:val="left" w:pos="0"/>
                <w:tab w:val="left" w:pos="665"/>
                <w:tab w:val="left" w:pos="9415"/>
              </w:tabs>
              <w:spacing w:line="360" w:lineRule="auto"/>
              <w:ind w:right="176"/>
              <w:jc w:val="both"/>
              <w:rPr>
                <w:rFonts w:ascii="Calibri" w:hAnsi="Calibri" w:cs="Arial"/>
                <w:b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b/>
                <w:sz w:val="18"/>
                <w:szCs w:val="18"/>
                <w:lang w:val="pt-PT"/>
              </w:rPr>
              <w:t>Legitimidade</w:t>
            </w:r>
            <w:r w:rsidRPr="00E666AC">
              <w:rPr>
                <w:rFonts w:ascii="Calibri" w:hAnsi="Calibri" w:cs="Arial"/>
                <w:b/>
                <w:sz w:val="18"/>
                <w:szCs w:val="18"/>
                <w:lang w:val="pt-PT"/>
              </w:rPr>
              <w:t>:</w:t>
            </w:r>
          </w:p>
          <w:p w:rsidR="0004075C" w:rsidRDefault="0004075C" w:rsidP="0004075C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line="360" w:lineRule="auto"/>
              <w:ind w:right="210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t xml:space="preserve">  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>Na qualidade de locatário, entregar cópia de documento de legitimidade e declaração do proprietário, caso se aplique</w:t>
            </w:r>
          </w:p>
          <w:p w:rsidR="0004075C" w:rsidRDefault="0004075C" w:rsidP="0004075C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line="360" w:lineRule="auto"/>
              <w:ind w:right="210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t xml:space="preserve">  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>Na qualidade de proprietário, deve apresentar prova de posse</w:t>
            </w:r>
          </w:p>
          <w:p w:rsidR="006D4804" w:rsidRPr="00AF345E" w:rsidRDefault="0004075C" w:rsidP="0004075C">
            <w:pPr>
              <w:tabs>
                <w:tab w:val="left" w:pos="0"/>
                <w:tab w:val="left" w:pos="620"/>
                <w:tab w:val="left" w:pos="9415"/>
              </w:tabs>
              <w:spacing w:after="120"/>
              <w:ind w:right="175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B700F0">
              <w:rPr>
                <w:rFonts w:ascii="Calibri" w:hAnsi="Calibri" w:cs="Arial"/>
                <w:sz w:val="18"/>
                <w:szCs w:val="18"/>
                <w:lang w:val="pt-PT"/>
              </w:rPr>
              <w:t xml:space="preserve">  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>Na qualidade de superficiário, deve apresentar prova de posse</w:t>
            </w:r>
          </w:p>
        </w:tc>
      </w:tr>
    </w:tbl>
    <w:p w:rsidR="00EF1A92" w:rsidRPr="00AD5C8C" w:rsidRDefault="00EF1A92" w:rsidP="00E01F7B">
      <w:pPr>
        <w:tabs>
          <w:tab w:val="center" w:pos="5103"/>
        </w:tabs>
        <w:spacing w:line="360" w:lineRule="auto"/>
        <w:rPr>
          <w:rFonts w:ascii="Calibri" w:hAnsi="Calibri"/>
          <w:sz w:val="16"/>
          <w:szCs w:val="16"/>
          <w:lang w:val="pt-PT"/>
        </w:rPr>
      </w:pPr>
    </w:p>
    <w:tbl>
      <w:tblPr>
        <w:tblW w:w="100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10064"/>
      </w:tblGrid>
      <w:tr w:rsidR="00071A6E" w:rsidRPr="00457AFC" w:rsidTr="0071123C">
        <w:trPr>
          <w:trHeight w:hRule="exact" w:val="1588"/>
        </w:trPr>
        <w:tc>
          <w:tcPr>
            <w:tcW w:w="9921" w:type="dxa"/>
            <w:shd w:val="clear" w:color="auto" w:fill="F2F2F2"/>
          </w:tcPr>
          <w:p w:rsidR="00071A6E" w:rsidRPr="00457AFC" w:rsidRDefault="00071A6E" w:rsidP="0071123C">
            <w:pPr>
              <w:tabs>
                <w:tab w:val="left" w:pos="665"/>
              </w:tabs>
              <w:spacing w:before="120" w:line="360" w:lineRule="auto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Marcar1"/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bookmarkEnd w:id="5"/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</w:t>
            </w: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>Autorizo o envio de eventuais notificações decorrentes desta comunicação para o endereço de correio eletrónico mencionado.</w:t>
            </w:r>
          </w:p>
          <w:p w:rsidR="00071A6E" w:rsidRPr="00457AFC" w:rsidRDefault="00071A6E" w:rsidP="0071123C">
            <w:pPr>
              <w:tabs>
                <w:tab w:val="left" w:pos="665"/>
                <w:tab w:val="left" w:pos="709"/>
              </w:tabs>
              <w:spacing w:line="360" w:lineRule="auto"/>
              <w:rPr>
                <w:rFonts w:ascii="Calibri" w:hAnsi="Calibri" w:cs="Arial"/>
                <w:b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>Mais declara que na instrução do presente pedido todos os dados correspondem à verdade, nada tendo omitido.</w:t>
            </w:r>
          </w:p>
          <w:p w:rsidR="00071A6E" w:rsidRPr="00457AFC" w:rsidRDefault="00071A6E" w:rsidP="0071123C">
            <w:pPr>
              <w:tabs>
                <w:tab w:val="left" w:pos="665"/>
                <w:tab w:val="left" w:pos="709"/>
              </w:tabs>
              <w:spacing w:line="360" w:lineRule="auto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b/>
                <w:sz w:val="18"/>
                <w:szCs w:val="18"/>
                <w:lang w:val="pt-PT"/>
              </w:rPr>
              <w:t xml:space="preserve">Pede deferimento, </w:t>
            </w:r>
          </w:p>
          <w:p w:rsidR="00071A6E" w:rsidRPr="00457AFC" w:rsidRDefault="00071A6E" w:rsidP="0071123C">
            <w:pPr>
              <w:tabs>
                <w:tab w:val="left" w:pos="665"/>
                <w:tab w:val="left" w:pos="709"/>
                <w:tab w:val="left" w:pos="9415"/>
              </w:tabs>
              <w:spacing w:after="120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Vagos,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1910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de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6"/>
                  <w:enabled/>
                  <w:calcOnExit w:val="0"/>
                  <w:textInput>
                    <w:maxLength w:val="9"/>
                  </w:textInput>
                </w:ffData>
              </w:fldCha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1910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de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                                                  O requerente:</w:t>
            </w:r>
          </w:p>
          <w:p w:rsidR="00071A6E" w:rsidRPr="00457AFC" w:rsidRDefault="00071A6E" w:rsidP="0071123C">
            <w:pPr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</w:tr>
    </w:tbl>
    <w:p w:rsidR="00071A6E" w:rsidRPr="00AD5C8C" w:rsidRDefault="00071A6E" w:rsidP="00E01F7B">
      <w:pPr>
        <w:tabs>
          <w:tab w:val="center" w:pos="5103"/>
        </w:tabs>
        <w:spacing w:line="360" w:lineRule="auto"/>
        <w:rPr>
          <w:rFonts w:ascii="Calibri" w:hAnsi="Calibri"/>
          <w:sz w:val="16"/>
          <w:szCs w:val="16"/>
          <w:lang w:val="pt-PT"/>
        </w:rPr>
      </w:pPr>
    </w:p>
    <w:tbl>
      <w:tblPr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DF78C0" w:rsidRPr="00457AFC" w:rsidTr="007323F8">
        <w:trPr>
          <w:trHeight w:hRule="exact" w:val="1021"/>
        </w:trPr>
        <w:tc>
          <w:tcPr>
            <w:tcW w:w="9921" w:type="dxa"/>
          </w:tcPr>
          <w:p w:rsidR="00DF78C0" w:rsidRPr="00457AFC" w:rsidRDefault="00DF78C0" w:rsidP="007323F8">
            <w:pPr>
              <w:tabs>
                <w:tab w:val="left" w:pos="665"/>
                <w:tab w:val="left" w:pos="709"/>
                <w:tab w:val="left" w:pos="9415"/>
              </w:tabs>
              <w:spacing w:after="120" w:line="276" w:lineRule="auto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Verifiquei os elementos apresentados e a assinatura supra que está conforme à do BI/Cartão de Cidadão com o n.º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7"/>
                  <w:enabled/>
                  <w:calcOnExit w:val="0"/>
                  <w:textInput>
                    <w:maxLength w:val="9"/>
                  </w:textInput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>,</w: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de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8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/ 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/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2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>.</w:t>
            </w:r>
          </w:p>
          <w:p w:rsidR="00DF78C0" w:rsidRPr="003D721E" w:rsidRDefault="00DF78C0" w:rsidP="007323F8">
            <w:pPr>
              <w:tabs>
                <w:tab w:val="left" w:pos="665"/>
                <w:tab w:val="left" w:pos="709"/>
                <w:tab w:val="left" w:pos="9415"/>
              </w:tabs>
              <w:spacing w:after="120" w:line="276" w:lineRule="auto"/>
              <w:ind w:right="209"/>
              <w:rPr>
                <w:rFonts w:ascii="Calibri" w:hAnsi="Calibri" w:cs="Arial"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Vagos,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de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9"/>
                  </w:textInput>
                </w:ffData>
              </w:fldCha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de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                                                  O funcionário: </w:t>
            </w:r>
          </w:p>
        </w:tc>
      </w:tr>
    </w:tbl>
    <w:p w:rsidR="00DF78C0" w:rsidRPr="00AD5C8C" w:rsidRDefault="00DF78C0" w:rsidP="00E01F7B">
      <w:pPr>
        <w:tabs>
          <w:tab w:val="center" w:pos="5103"/>
        </w:tabs>
        <w:spacing w:line="360" w:lineRule="auto"/>
        <w:rPr>
          <w:rFonts w:ascii="Calibri" w:hAnsi="Calibri"/>
          <w:sz w:val="16"/>
          <w:szCs w:val="16"/>
          <w:lang w:val="pt-PT"/>
        </w:rPr>
      </w:pPr>
    </w:p>
    <w:tbl>
      <w:tblPr>
        <w:tblW w:w="10064" w:type="dxa"/>
        <w:tblInd w:w="-176" w:type="dxa"/>
        <w:tblLook w:val="04A0" w:firstRow="1" w:lastRow="0" w:firstColumn="1" w:lastColumn="0" w:noHBand="0" w:noVBand="1"/>
      </w:tblPr>
      <w:tblGrid>
        <w:gridCol w:w="5031"/>
        <w:gridCol w:w="5033"/>
      </w:tblGrid>
      <w:tr w:rsidR="00DF78C0" w:rsidRPr="00457AFC" w:rsidTr="007323F8">
        <w:trPr>
          <w:trHeight w:hRule="exact" w:val="340"/>
        </w:trPr>
        <w:tc>
          <w:tcPr>
            <w:tcW w:w="9921" w:type="dxa"/>
            <w:gridSpan w:val="2"/>
            <w:shd w:val="clear" w:color="auto" w:fill="BFBFBF"/>
            <w:vAlign w:val="center"/>
          </w:tcPr>
          <w:p w:rsidR="00DF78C0" w:rsidRPr="00457AFC" w:rsidRDefault="00DF78C0" w:rsidP="007323F8">
            <w:pPr>
              <w:jc w:val="center"/>
              <w:rPr>
                <w:rFonts w:ascii="Calibri" w:hAnsi="Calibri"/>
                <w:b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/>
                <w:b/>
                <w:sz w:val="18"/>
                <w:szCs w:val="18"/>
                <w:lang w:val="pt-PT"/>
              </w:rPr>
              <w:t>DESPACHO</w:t>
            </w:r>
          </w:p>
        </w:tc>
      </w:tr>
      <w:tr w:rsidR="00DF78C0" w:rsidRPr="00457AFC" w:rsidTr="007323F8">
        <w:trPr>
          <w:trHeight w:hRule="exact" w:val="2268"/>
        </w:trPr>
        <w:tc>
          <w:tcPr>
            <w:tcW w:w="4960" w:type="dxa"/>
          </w:tcPr>
          <w:p w:rsidR="00DF78C0" w:rsidRPr="00457AFC" w:rsidRDefault="00DF78C0" w:rsidP="007323F8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before="240" w:after="40" w:line="360" w:lineRule="auto"/>
              <w:ind w:right="210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À reunião de Câmara Municipal</w:t>
            </w:r>
          </w:p>
          <w:p w:rsidR="00DF78C0" w:rsidRPr="00457AFC" w:rsidRDefault="00DF78C0" w:rsidP="007323F8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before="40" w:after="40" w:line="360" w:lineRule="auto"/>
              <w:ind w:right="210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Ao Sr. Vereador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DF78C0" w:rsidRPr="00457AFC" w:rsidRDefault="00DF78C0" w:rsidP="007323F8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before="40" w:after="40" w:line="360" w:lineRule="auto"/>
              <w:ind w:right="210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Ao D.D.C.I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DF78C0" w:rsidRPr="00457AFC" w:rsidRDefault="00DF78C0" w:rsidP="007323F8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before="40" w:after="40" w:line="360" w:lineRule="auto"/>
              <w:ind w:right="210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Ao Chefe da Divisão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DF78C0" w:rsidRPr="00457AFC" w:rsidRDefault="00DF78C0" w:rsidP="007323F8">
            <w:p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Ao Gabinete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</w:tc>
        <w:tc>
          <w:tcPr>
            <w:tcW w:w="4961" w:type="dxa"/>
          </w:tcPr>
          <w:p w:rsidR="00DF78C0" w:rsidRPr="00457AFC" w:rsidRDefault="00DF78C0" w:rsidP="007323F8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before="240" w:after="40" w:line="360" w:lineRule="auto"/>
              <w:ind w:right="210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À Secção/Serviço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DF78C0" w:rsidRPr="00457AFC" w:rsidRDefault="00DF78C0" w:rsidP="007323F8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line="360" w:lineRule="auto"/>
              <w:ind w:right="209"/>
              <w:jc w:val="both"/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Anexar ao processo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  <w:p w:rsidR="00DF78C0" w:rsidRPr="00457AFC" w:rsidRDefault="00DF78C0" w:rsidP="007323F8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line="360" w:lineRule="auto"/>
              <w:ind w:right="209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Arquivar </w:t>
            </w:r>
          </w:p>
          <w:p w:rsidR="00DF78C0" w:rsidRPr="00457AFC" w:rsidRDefault="00DF78C0" w:rsidP="007323F8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line="360" w:lineRule="auto"/>
              <w:ind w:right="209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Deferido</w:t>
            </w:r>
          </w:p>
          <w:p w:rsidR="00DF78C0" w:rsidRPr="00457AFC" w:rsidRDefault="00DF78C0" w:rsidP="007323F8">
            <w:pPr>
              <w:tabs>
                <w:tab w:val="left" w:pos="396"/>
                <w:tab w:val="left" w:pos="665"/>
                <w:tab w:val="left" w:pos="709"/>
                <w:tab w:val="left" w:pos="9415"/>
              </w:tabs>
              <w:spacing w:line="360" w:lineRule="auto"/>
              <w:ind w:right="209"/>
              <w:jc w:val="both"/>
              <w:rPr>
                <w:rFonts w:ascii="Calibri" w:hAnsi="Calibri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Indeferido</w:t>
            </w:r>
          </w:p>
          <w:p w:rsidR="00DF78C0" w:rsidRPr="00457AFC" w:rsidRDefault="00DF78C0" w:rsidP="007323F8">
            <w:p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instrText xml:space="preserve"> FORMCHECKBOX </w:instrText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fldChar w:fldCharType="end"/>
            </w:r>
            <w:r w:rsidRPr="00457AFC">
              <w:rPr>
                <w:rFonts w:ascii="Calibri" w:hAnsi="Calibri" w:cs="Arial"/>
                <w:sz w:val="18"/>
                <w:szCs w:val="18"/>
                <w:lang w:val="pt-PT"/>
              </w:rPr>
              <w:t xml:space="preserve">  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instrText xml:space="preserve"> FORMTEXT </w:instrTex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separate"/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noProof/>
                <w:sz w:val="18"/>
                <w:szCs w:val="18"/>
                <w:u w:val="single"/>
                <w:lang w:val="pt-PT"/>
              </w:rPr>
              <w:t> </w:t>
            </w:r>
            <w:r w:rsidRPr="00457AFC"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fldChar w:fldCharType="end"/>
            </w:r>
          </w:p>
        </w:tc>
      </w:tr>
    </w:tbl>
    <w:p w:rsidR="00EF1A92" w:rsidRPr="00AD5C8C" w:rsidRDefault="00EF1A92" w:rsidP="00E01F7B">
      <w:pPr>
        <w:tabs>
          <w:tab w:val="center" w:pos="5103"/>
        </w:tabs>
        <w:spacing w:line="360" w:lineRule="auto"/>
        <w:rPr>
          <w:rFonts w:ascii="Calibri" w:hAnsi="Calibri"/>
          <w:sz w:val="16"/>
          <w:szCs w:val="16"/>
          <w:lang w:val="pt-PT"/>
        </w:rPr>
      </w:pPr>
    </w:p>
    <w:tbl>
      <w:tblPr>
        <w:tblW w:w="10064" w:type="dxa"/>
        <w:tblInd w:w="-176" w:type="dxa"/>
        <w:tblLook w:val="04A0" w:firstRow="1" w:lastRow="0" w:firstColumn="1" w:lastColumn="0" w:noHBand="0" w:noVBand="1"/>
      </w:tblPr>
      <w:tblGrid>
        <w:gridCol w:w="10064"/>
      </w:tblGrid>
      <w:tr w:rsidR="00DF78C0" w:rsidTr="00200FB4">
        <w:trPr>
          <w:trHeight w:val="693"/>
        </w:trPr>
        <w:tc>
          <w:tcPr>
            <w:tcW w:w="9921" w:type="dxa"/>
            <w:hideMark/>
          </w:tcPr>
          <w:p w:rsidR="00DF78C0" w:rsidRDefault="00DF78C0" w:rsidP="007323F8">
            <w:pPr>
              <w:tabs>
                <w:tab w:val="left" w:pos="665"/>
                <w:tab w:val="left" w:pos="709"/>
                <w:tab w:val="left" w:pos="9415"/>
              </w:tabs>
              <w:spacing w:line="480" w:lineRule="auto"/>
              <w:ind w:right="209"/>
              <w:rPr>
                <w:rFonts w:ascii="Calibri" w:hAnsi="Calibri" w:cs="Arial"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Vagos,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 xml:space="preserve">____ 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de </w:t>
            </w:r>
            <w:r>
              <w:rPr>
                <w:rFonts w:ascii="Calibri" w:hAnsi="Calibri" w:cs="Arial"/>
                <w:sz w:val="18"/>
                <w:szCs w:val="18"/>
                <w:u w:val="single"/>
                <w:lang w:val="pt-PT"/>
              </w:rPr>
              <w:t xml:space="preserve">_________________ </w:t>
            </w:r>
            <w:r>
              <w:rPr>
                <w:rFonts w:ascii="Calibri" w:hAnsi="Calibri" w:cs="Arial"/>
                <w:sz w:val="18"/>
                <w:szCs w:val="18"/>
                <w:lang w:val="pt-PT"/>
              </w:rPr>
              <w:t xml:space="preserve"> de _______             </w:t>
            </w:r>
          </w:p>
          <w:p w:rsidR="00DF78C0" w:rsidRDefault="00C17A44" w:rsidP="00C17A44">
            <w:pPr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Calibri" w:hAnsi="Calibri" w:cs="Arial"/>
                <w:sz w:val="18"/>
                <w:szCs w:val="18"/>
                <w:lang w:val="pt-PT"/>
              </w:rPr>
              <w:t>O Presidente</w:t>
            </w:r>
            <w:r w:rsidR="00DF78C0">
              <w:rPr>
                <w:rFonts w:ascii="Calibri" w:hAnsi="Calibri" w:cs="Arial"/>
                <w:sz w:val="18"/>
                <w:szCs w:val="18"/>
                <w:lang w:val="pt-PT"/>
              </w:rPr>
              <w:t xml:space="preserve"> da Câmara Municipal:</w:t>
            </w:r>
          </w:p>
        </w:tc>
      </w:tr>
    </w:tbl>
    <w:p w:rsidR="0077718B" w:rsidRPr="00200FB4" w:rsidRDefault="0077718B" w:rsidP="00E01F7B">
      <w:pPr>
        <w:jc w:val="center"/>
        <w:rPr>
          <w:rFonts w:ascii="Calibri" w:hAnsi="Calibri"/>
          <w:sz w:val="16"/>
          <w:szCs w:val="16"/>
          <w:lang w:val="pt-PT"/>
        </w:rPr>
      </w:pPr>
    </w:p>
    <w:sectPr w:rsidR="0077718B" w:rsidRPr="00200FB4" w:rsidSect="00200FB4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84" w:right="992" w:bottom="540" w:left="1276" w:header="720" w:footer="25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0CE" w:rsidRDefault="007D70CE">
      <w:r>
        <w:separator/>
      </w:r>
    </w:p>
  </w:endnote>
  <w:endnote w:type="continuationSeparator" w:id="0">
    <w:p w:rsidR="007D70CE" w:rsidRDefault="007D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7E4" w:rsidRPr="00200FB4" w:rsidRDefault="00200FB4">
    <w:pPr>
      <w:pStyle w:val="Rodap"/>
      <w:rPr>
        <w:lang w:val="pt-PT"/>
      </w:rPr>
    </w:pPr>
    <w:r w:rsidRPr="00200FB4">
      <w:rPr>
        <w:rFonts w:ascii="Myriad Pro" w:hAnsi="Myriad Pro" w:cs="Times"/>
        <w:sz w:val="14"/>
        <w:szCs w:val="14"/>
        <w:lang w:val="pt-PT"/>
      </w:rPr>
      <w:t>Rua da Saudade, 3840 – 420 Vagos |</w:t>
    </w:r>
    <w:r w:rsidRPr="00200FB4">
      <w:rPr>
        <w:rFonts w:ascii="Myriad Pro" w:hAnsi="Myriad Pro" w:cs="Times"/>
        <w:bCs/>
        <w:color w:val="1C67F2"/>
        <w:sz w:val="14"/>
        <w:szCs w:val="14"/>
        <w:lang w:val="pt-PT"/>
      </w:rPr>
      <w:t xml:space="preserve"> </w:t>
    </w:r>
    <w:r w:rsidRPr="00200FB4">
      <w:rPr>
        <w:rFonts w:ascii="Myriad Pro" w:hAnsi="Myriad Pro" w:cs="Times"/>
        <w:sz w:val="14"/>
        <w:szCs w:val="14"/>
        <w:lang w:val="pt-PT"/>
      </w:rPr>
      <w:t>Portugal |</w:t>
    </w:r>
    <w:r w:rsidRPr="00200FB4">
      <w:rPr>
        <w:rFonts w:ascii="Myriad Pro" w:hAnsi="Myriad Pro" w:cs="Times"/>
        <w:bCs/>
        <w:color w:val="1C67F2"/>
        <w:sz w:val="14"/>
        <w:szCs w:val="14"/>
        <w:lang w:val="pt-PT"/>
      </w:rPr>
      <w:t xml:space="preserve"> </w:t>
    </w:r>
    <w:r w:rsidRPr="00200FB4">
      <w:rPr>
        <w:rFonts w:ascii="Myriad Pro" w:hAnsi="Myriad Pro" w:cs="Times"/>
        <w:sz w:val="14"/>
        <w:szCs w:val="14"/>
        <w:lang w:val="pt-PT"/>
      </w:rPr>
      <w:t>Tel.: 234 799 600 | Fax.: 234 799 610 |</w:t>
    </w:r>
    <w:r w:rsidRPr="00200FB4">
      <w:rPr>
        <w:rFonts w:ascii="Myriad Pro" w:hAnsi="Myriad Pro" w:cs="Times"/>
        <w:bCs/>
        <w:color w:val="1C67F2"/>
        <w:sz w:val="14"/>
        <w:szCs w:val="14"/>
        <w:lang w:val="pt-PT"/>
      </w:rPr>
      <w:t xml:space="preserve"> </w:t>
    </w:r>
    <w:r w:rsidRPr="00200FB4">
      <w:rPr>
        <w:rFonts w:ascii="Myriad Pro" w:hAnsi="Myriad Pro" w:cs="Times"/>
        <w:sz w:val="14"/>
        <w:szCs w:val="14"/>
        <w:lang w:val="pt-PT"/>
      </w:rPr>
      <w:t>geral@cm-vagos.pt | www.cm-vagos.pt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FB4" w:rsidRPr="00200FB4" w:rsidRDefault="00200FB4">
    <w:pPr>
      <w:pStyle w:val="Rodap"/>
      <w:rPr>
        <w:lang w:val="pt-PT"/>
      </w:rPr>
    </w:pPr>
    <w:r w:rsidRPr="00200FB4">
      <w:rPr>
        <w:rFonts w:ascii="Myriad Pro" w:hAnsi="Myriad Pro" w:cs="Times"/>
        <w:sz w:val="14"/>
        <w:szCs w:val="14"/>
        <w:lang w:val="pt-PT"/>
      </w:rPr>
      <w:t>Rua da Saudade, 3840 – 420 Vagos |</w:t>
    </w:r>
    <w:r w:rsidRPr="00200FB4">
      <w:rPr>
        <w:rFonts w:ascii="Myriad Pro" w:hAnsi="Myriad Pro" w:cs="Times"/>
        <w:bCs/>
        <w:color w:val="1C67F2"/>
        <w:sz w:val="14"/>
        <w:szCs w:val="14"/>
        <w:lang w:val="pt-PT"/>
      </w:rPr>
      <w:t xml:space="preserve"> </w:t>
    </w:r>
    <w:r w:rsidRPr="00200FB4">
      <w:rPr>
        <w:rFonts w:ascii="Myriad Pro" w:hAnsi="Myriad Pro" w:cs="Times"/>
        <w:sz w:val="14"/>
        <w:szCs w:val="14"/>
        <w:lang w:val="pt-PT"/>
      </w:rPr>
      <w:t>Portugal |</w:t>
    </w:r>
    <w:r w:rsidRPr="00200FB4">
      <w:rPr>
        <w:rFonts w:ascii="Myriad Pro" w:hAnsi="Myriad Pro" w:cs="Times"/>
        <w:bCs/>
        <w:color w:val="1C67F2"/>
        <w:sz w:val="14"/>
        <w:szCs w:val="14"/>
        <w:lang w:val="pt-PT"/>
      </w:rPr>
      <w:t xml:space="preserve"> </w:t>
    </w:r>
    <w:r w:rsidRPr="00200FB4">
      <w:rPr>
        <w:rFonts w:ascii="Myriad Pro" w:hAnsi="Myriad Pro" w:cs="Times"/>
        <w:sz w:val="14"/>
        <w:szCs w:val="14"/>
        <w:lang w:val="pt-PT"/>
      </w:rPr>
      <w:t>Tel.: 234 799 600 | Fax.: 234 799 610 |</w:t>
    </w:r>
    <w:r w:rsidRPr="00200FB4">
      <w:rPr>
        <w:rFonts w:ascii="Myriad Pro" w:hAnsi="Myriad Pro" w:cs="Times"/>
        <w:bCs/>
        <w:color w:val="1C67F2"/>
        <w:sz w:val="14"/>
        <w:szCs w:val="14"/>
        <w:lang w:val="pt-PT"/>
      </w:rPr>
      <w:t xml:space="preserve"> </w:t>
    </w:r>
    <w:r w:rsidRPr="00200FB4">
      <w:rPr>
        <w:rFonts w:ascii="Myriad Pro" w:hAnsi="Myriad Pro" w:cs="Times"/>
        <w:sz w:val="14"/>
        <w:szCs w:val="14"/>
        <w:lang w:val="pt-PT"/>
      </w:rPr>
      <w:t>geral@cm-vagos.pt | www.cm-vagos.pt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0CE" w:rsidRDefault="007D70CE">
      <w:r>
        <w:separator/>
      </w:r>
    </w:p>
  </w:footnote>
  <w:footnote w:type="continuationSeparator" w:id="0">
    <w:p w:rsidR="007D70CE" w:rsidRDefault="007D7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7E4" w:rsidRDefault="002577E4" w:rsidP="00BE2354">
    <w:pPr>
      <w:pStyle w:val="Cabealho"/>
      <w:ind w:left="-709" w:firstLine="709"/>
      <w:rPr>
        <w:rFonts w:ascii="Castellar" w:hAnsi="Castella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FB4" w:rsidRDefault="00C44A70">
    <w:pPr>
      <w:pStyle w:val="Cabealho"/>
    </w:pPr>
    <w:r>
      <w:rPr>
        <w:noProof/>
        <w:lang w:val="pt-PT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-314325</wp:posOffset>
          </wp:positionV>
          <wp:extent cx="1943100" cy="962025"/>
          <wp:effectExtent l="0" t="0" r="0" b="0"/>
          <wp:wrapNone/>
          <wp:docPr id="2" name="Picture 1" descr="logoMunVAGOS_P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MunVAGOS_P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3.5pt;height:6.75pt" o:bullet="t">
        <v:imagedata r:id="rId1" o:title=""/>
      </v:shape>
    </w:pict>
  </w:numPicBullet>
  <w:numPicBullet w:numPicBulletId="1">
    <w:pict>
      <v:shape id="_x0000_i1037" type="#_x0000_t75" style="width:6.75pt;height:6.75pt" o:bullet="t">
        <v:imagedata r:id="rId2" o:title=""/>
      </v:shape>
    </w:pict>
  </w:numPicBullet>
  <w:abstractNum w:abstractNumId="0" w15:restartNumberingAfterBreak="0">
    <w:nsid w:val="030B6621"/>
    <w:multiLevelType w:val="hybridMultilevel"/>
    <w:tmpl w:val="02A61D44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369B2"/>
    <w:multiLevelType w:val="hybridMultilevel"/>
    <w:tmpl w:val="66B21A9C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3D17C8A"/>
    <w:multiLevelType w:val="hybridMultilevel"/>
    <w:tmpl w:val="4516EE62"/>
    <w:lvl w:ilvl="0" w:tplc="EA126AEE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F7736"/>
    <w:multiLevelType w:val="hybridMultilevel"/>
    <w:tmpl w:val="408CCF5E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11CC3"/>
    <w:multiLevelType w:val="hybridMultilevel"/>
    <w:tmpl w:val="9084A368"/>
    <w:lvl w:ilvl="0" w:tplc="1C94D396">
      <w:start w:val="1"/>
      <w:numFmt w:val="lowerLetter"/>
      <w:lvlText w:val="%1)"/>
      <w:lvlJc w:val="left"/>
      <w:pPr>
        <w:ind w:left="1145" w:hanging="360"/>
      </w:pPr>
      <w:rPr>
        <w:rFonts w:ascii="Calibri" w:hAnsi="Calibri" w:hint="default"/>
        <w:b/>
        <w:sz w:val="18"/>
        <w:szCs w:val="18"/>
      </w:rPr>
    </w:lvl>
    <w:lvl w:ilvl="1" w:tplc="08160019" w:tentative="1">
      <w:start w:val="1"/>
      <w:numFmt w:val="lowerLetter"/>
      <w:lvlText w:val="%2."/>
      <w:lvlJc w:val="left"/>
      <w:pPr>
        <w:ind w:left="1865" w:hanging="360"/>
      </w:pPr>
    </w:lvl>
    <w:lvl w:ilvl="2" w:tplc="0816001B" w:tentative="1">
      <w:start w:val="1"/>
      <w:numFmt w:val="lowerRoman"/>
      <w:lvlText w:val="%3."/>
      <w:lvlJc w:val="right"/>
      <w:pPr>
        <w:ind w:left="2585" w:hanging="180"/>
      </w:pPr>
    </w:lvl>
    <w:lvl w:ilvl="3" w:tplc="0816000F" w:tentative="1">
      <w:start w:val="1"/>
      <w:numFmt w:val="decimal"/>
      <w:lvlText w:val="%4."/>
      <w:lvlJc w:val="left"/>
      <w:pPr>
        <w:ind w:left="3305" w:hanging="360"/>
      </w:pPr>
    </w:lvl>
    <w:lvl w:ilvl="4" w:tplc="08160019" w:tentative="1">
      <w:start w:val="1"/>
      <w:numFmt w:val="lowerLetter"/>
      <w:lvlText w:val="%5."/>
      <w:lvlJc w:val="left"/>
      <w:pPr>
        <w:ind w:left="4025" w:hanging="360"/>
      </w:pPr>
    </w:lvl>
    <w:lvl w:ilvl="5" w:tplc="0816001B" w:tentative="1">
      <w:start w:val="1"/>
      <w:numFmt w:val="lowerRoman"/>
      <w:lvlText w:val="%6."/>
      <w:lvlJc w:val="right"/>
      <w:pPr>
        <w:ind w:left="4745" w:hanging="180"/>
      </w:pPr>
    </w:lvl>
    <w:lvl w:ilvl="6" w:tplc="0816000F" w:tentative="1">
      <w:start w:val="1"/>
      <w:numFmt w:val="decimal"/>
      <w:lvlText w:val="%7."/>
      <w:lvlJc w:val="left"/>
      <w:pPr>
        <w:ind w:left="5465" w:hanging="360"/>
      </w:pPr>
    </w:lvl>
    <w:lvl w:ilvl="7" w:tplc="08160019" w:tentative="1">
      <w:start w:val="1"/>
      <w:numFmt w:val="lowerLetter"/>
      <w:lvlText w:val="%8."/>
      <w:lvlJc w:val="left"/>
      <w:pPr>
        <w:ind w:left="6185" w:hanging="360"/>
      </w:pPr>
    </w:lvl>
    <w:lvl w:ilvl="8" w:tplc="0816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B3447AB"/>
    <w:multiLevelType w:val="hybridMultilevel"/>
    <w:tmpl w:val="64BE3908"/>
    <w:lvl w:ilvl="0" w:tplc="EA126AE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1718C3"/>
    <w:multiLevelType w:val="hybridMultilevel"/>
    <w:tmpl w:val="4090639A"/>
    <w:lvl w:ilvl="0" w:tplc="08160017">
      <w:start w:val="1"/>
      <w:numFmt w:val="lowerLetter"/>
      <w:lvlText w:val="%1)"/>
      <w:lvlJc w:val="left"/>
      <w:pPr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4672D2C"/>
    <w:multiLevelType w:val="hybridMultilevel"/>
    <w:tmpl w:val="62828814"/>
    <w:lvl w:ilvl="0" w:tplc="613A4AA4">
      <w:start w:val="1"/>
      <w:numFmt w:val="bullet"/>
      <w:lvlText w:val="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9845B59"/>
    <w:multiLevelType w:val="hybridMultilevel"/>
    <w:tmpl w:val="7B9EC02C"/>
    <w:lvl w:ilvl="0" w:tplc="803CE60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E086E"/>
    <w:multiLevelType w:val="hybridMultilevel"/>
    <w:tmpl w:val="24BC937A"/>
    <w:lvl w:ilvl="0" w:tplc="08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EA126AEE">
      <w:start w:val="1"/>
      <w:numFmt w:val="bullet"/>
      <w:lvlText w:val=""/>
      <w:lvlJc w:val="left"/>
      <w:pPr>
        <w:ind w:left="2866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0" w15:restartNumberingAfterBreak="0">
    <w:nsid w:val="2DD62D53"/>
    <w:multiLevelType w:val="hybridMultilevel"/>
    <w:tmpl w:val="E51E2AC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2266E"/>
    <w:multiLevelType w:val="hybridMultilevel"/>
    <w:tmpl w:val="263064BE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825A2"/>
    <w:multiLevelType w:val="hybridMultilevel"/>
    <w:tmpl w:val="011034F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41968"/>
    <w:multiLevelType w:val="hybridMultilevel"/>
    <w:tmpl w:val="1098EC1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D7C36"/>
    <w:multiLevelType w:val="hybridMultilevel"/>
    <w:tmpl w:val="0F7C53D0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23730E4"/>
    <w:multiLevelType w:val="hybridMultilevel"/>
    <w:tmpl w:val="907A1AB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692A47"/>
    <w:multiLevelType w:val="hybridMultilevel"/>
    <w:tmpl w:val="D890A16C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20FBE"/>
    <w:multiLevelType w:val="hybridMultilevel"/>
    <w:tmpl w:val="29E2329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A6CF9"/>
    <w:multiLevelType w:val="hybridMultilevel"/>
    <w:tmpl w:val="9634D2D8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9255E1"/>
    <w:multiLevelType w:val="hybridMultilevel"/>
    <w:tmpl w:val="A27AB9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72C28"/>
    <w:multiLevelType w:val="hybridMultilevel"/>
    <w:tmpl w:val="46F826C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F245D6"/>
    <w:multiLevelType w:val="hybridMultilevel"/>
    <w:tmpl w:val="C178BA62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679C8"/>
    <w:multiLevelType w:val="hybridMultilevel"/>
    <w:tmpl w:val="69EE719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A13ED"/>
    <w:multiLevelType w:val="hybridMultilevel"/>
    <w:tmpl w:val="5C56AE18"/>
    <w:lvl w:ilvl="0" w:tplc="EA126AEE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84E1A2D"/>
    <w:multiLevelType w:val="hybridMultilevel"/>
    <w:tmpl w:val="DE527A46"/>
    <w:lvl w:ilvl="0" w:tplc="803CE60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558EC"/>
    <w:multiLevelType w:val="hybridMultilevel"/>
    <w:tmpl w:val="D2768EDE"/>
    <w:lvl w:ilvl="0" w:tplc="803CE60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B0C93"/>
    <w:multiLevelType w:val="hybridMultilevel"/>
    <w:tmpl w:val="39524CE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855D10"/>
    <w:multiLevelType w:val="hybridMultilevel"/>
    <w:tmpl w:val="E760152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369E1"/>
    <w:multiLevelType w:val="hybridMultilevel"/>
    <w:tmpl w:val="62CA725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63A5D"/>
    <w:multiLevelType w:val="hybridMultilevel"/>
    <w:tmpl w:val="A0E852CE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C12E3"/>
    <w:multiLevelType w:val="hybridMultilevel"/>
    <w:tmpl w:val="66A8B65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7E7B95"/>
    <w:multiLevelType w:val="hybridMultilevel"/>
    <w:tmpl w:val="955ED478"/>
    <w:lvl w:ilvl="0" w:tplc="08160019">
      <w:start w:val="1"/>
      <w:numFmt w:val="lowerLetter"/>
      <w:lvlText w:val="%1."/>
      <w:lvlJc w:val="left"/>
      <w:pPr>
        <w:ind w:left="754" w:hanging="360"/>
      </w:pPr>
    </w:lvl>
    <w:lvl w:ilvl="1" w:tplc="08160019" w:tentative="1">
      <w:start w:val="1"/>
      <w:numFmt w:val="lowerLetter"/>
      <w:lvlText w:val="%2."/>
      <w:lvlJc w:val="left"/>
      <w:pPr>
        <w:ind w:left="1474" w:hanging="360"/>
      </w:pPr>
    </w:lvl>
    <w:lvl w:ilvl="2" w:tplc="0816001B" w:tentative="1">
      <w:start w:val="1"/>
      <w:numFmt w:val="lowerRoman"/>
      <w:lvlText w:val="%3."/>
      <w:lvlJc w:val="right"/>
      <w:pPr>
        <w:ind w:left="2194" w:hanging="180"/>
      </w:pPr>
    </w:lvl>
    <w:lvl w:ilvl="3" w:tplc="0816000F" w:tentative="1">
      <w:start w:val="1"/>
      <w:numFmt w:val="decimal"/>
      <w:lvlText w:val="%4."/>
      <w:lvlJc w:val="left"/>
      <w:pPr>
        <w:ind w:left="2914" w:hanging="360"/>
      </w:pPr>
    </w:lvl>
    <w:lvl w:ilvl="4" w:tplc="08160019" w:tentative="1">
      <w:start w:val="1"/>
      <w:numFmt w:val="lowerLetter"/>
      <w:lvlText w:val="%5."/>
      <w:lvlJc w:val="left"/>
      <w:pPr>
        <w:ind w:left="3634" w:hanging="360"/>
      </w:pPr>
    </w:lvl>
    <w:lvl w:ilvl="5" w:tplc="0816001B" w:tentative="1">
      <w:start w:val="1"/>
      <w:numFmt w:val="lowerRoman"/>
      <w:lvlText w:val="%6."/>
      <w:lvlJc w:val="right"/>
      <w:pPr>
        <w:ind w:left="4354" w:hanging="180"/>
      </w:pPr>
    </w:lvl>
    <w:lvl w:ilvl="6" w:tplc="0816000F" w:tentative="1">
      <w:start w:val="1"/>
      <w:numFmt w:val="decimal"/>
      <w:lvlText w:val="%7."/>
      <w:lvlJc w:val="left"/>
      <w:pPr>
        <w:ind w:left="5074" w:hanging="360"/>
      </w:pPr>
    </w:lvl>
    <w:lvl w:ilvl="7" w:tplc="08160019" w:tentative="1">
      <w:start w:val="1"/>
      <w:numFmt w:val="lowerLetter"/>
      <w:lvlText w:val="%8."/>
      <w:lvlJc w:val="left"/>
      <w:pPr>
        <w:ind w:left="5794" w:hanging="360"/>
      </w:pPr>
    </w:lvl>
    <w:lvl w:ilvl="8" w:tplc="0816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 w15:restartNumberingAfterBreak="0">
    <w:nsid w:val="5C3E6F82"/>
    <w:multiLevelType w:val="hybridMultilevel"/>
    <w:tmpl w:val="1EA4CA76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FD69EE"/>
    <w:multiLevelType w:val="hybridMultilevel"/>
    <w:tmpl w:val="522239CA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27D7349"/>
    <w:multiLevelType w:val="hybridMultilevel"/>
    <w:tmpl w:val="153C2440"/>
    <w:lvl w:ilvl="0" w:tplc="803CE60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F26B04"/>
    <w:multiLevelType w:val="hybridMultilevel"/>
    <w:tmpl w:val="A596016E"/>
    <w:lvl w:ilvl="0" w:tplc="EA126AE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D032435"/>
    <w:multiLevelType w:val="hybridMultilevel"/>
    <w:tmpl w:val="8C4A9372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C64FE"/>
    <w:multiLevelType w:val="hybridMultilevel"/>
    <w:tmpl w:val="27765E54"/>
    <w:lvl w:ilvl="0" w:tplc="5544A0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E906C2"/>
    <w:multiLevelType w:val="hybridMultilevel"/>
    <w:tmpl w:val="E84E77C6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19"/>
  </w:num>
  <w:num w:numId="4">
    <w:abstractNumId w:val="18"/>
  </w:num>
  <w:num w:numId="5">
    <w:abstractNumId w:val="12"/>
  </w:num>
  <w:num w:numId="6">
    <w:abstractNumId w:val="11"/>
  </w:num>
  <w:num w:numId="7">
    <w:abstractNumId w:val="13"/>
  </w:num>
  <w:num w:numId="8">
    <w:abstractNumId w:val="14"/>
  </w:num>
  <w:num w:numId="9">
    <w:abstractNumId w:val="38"/>
  </w:num>
  <w:num w:numId="10">
    <w:abstractNumId w:val="21"/>
  </w:num>
  <w:num w:numId="11">
    <w:abstractNumId w:val="33"/>
  </w:num>
  <w:num w:numId="12">
    <w:abstractNumId w:val="1"/>
  </w:num>
  <w:num w:numId="13">
    <w:abstractNumId w:val="5"/>
  </w:num>
  <w:num w:numId="14">
    <w:abstractNumId w:val="36"/>
  </w:num>
  <w:num w:numId="15">
    <w:abstractNumId w:val="9"/>
  </w:num>
  <w:num w:numId="16">
    <w:abstractNumId w:val="35"/>
  </w:num>
  <w:num w:numId="17">
    <w:abstractNumId w:val="23"/>
  </w:num>
  <w:num w:numId="18">
    <w:abstractNumId w:val="17"/>
  </w:num>
  <w:num w:numId="19">
    <w:abstractNumId w:val="20"/>
  </w:num>
  <w:num w:numId="20">
    <w:abstractNumId w:val="32"/>
  </w:num>
  <w:num w:numId="21">
    <w:abstractNumId w:val="29"/>
  </w:num>
  <w:num w:numId="22">
    <w:abstractNumId w:val="10"/>
  </w:num>
  <w:num w:numId="23">
    <w:abstractNumId w:val="28"/>
  </w:num>
  <w:num w:numId="24">
    <w:abstractNumId w:val="26"/>
  </w:num>
  <w:num w:numId="25">
    <w:abstractNumId w:val="34"/>
  </w:num>
  <w:num w:numId="26">
    <w:abstractNumId w:val="3"/>
  </w:num>
  <w:num w:numId="27">
    <w:abstractNumId w:val="8"/>
  </w:num>
  <w:num w:numId="28">
    <w:abstractNumId w:val="25"/>
  </w:num>
  <w:num w:numId="29">
    <w:abstractNumId w:val="37"/>
  </w:num>
  <w:num w:numId="30">
    <w:abstractNumId w:val="4"/>
  </w:num>
  <w:num w:numId="31">
    <w:abstractNumId w:val="30"/>
  </w:num>
  <w:num w:numId="32">
    <w:abstractNumId w:val="27"/>
  </w:num>
  <w:num w:numId="33">
    <w:abstractNumId w:val="24"/>
  </w:num>
  <w:num w:numId="34">
    <w:abstractNumId w:val="6"/>
  </w:num>
  <w:num w:numId="35">
    <w:abstractNumId w:val="7"/>
  </w:num>
  <w:num w:numId="36">
    <w:abstractNumId w:val="16"/>
  </w:num>
  <w:num w:numId="37">
    <w:abstractNumId w:val="0"/>
  </w:num>
  <w:num w:numId="38">
    <w:abstractNumId w:val="15"/>
  </w:num>
  <w:num w:numId="39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u9S7n2L5rJ0dcpxWYlqBVG91b7/Dd0bSqwcIhLTXS9gtth46IZLNbDT6XOWtQtMs0xgoSUunDmokEk0zUoQTQ==" w:salt="4a+6FUDvI8mRgcvB5K2JUA==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3074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009"/>
    <w:rsid w:val="00000562"/>
    <w:rsid w:val="00012CFB"/>
    <w:rsid w:val="00013AE1"/>
    <w:rsid w:val="00022D33"/>
    <w:rsid w:val="00031613"/>
    <w:rsid w:val="000329CC"/>
    <w:rsid w:val="00034206"/>
    <w:rsid w:val="0004075C"/>
    <w:rsid w:val="00045C6C"/>
    <w:rsid w:val="00051383"/>
    <w:rsid w:val="000529FA"/>
    <w:rsid w:val="0005442F"/>
    <w:rsid w:val="0006684E"/>
    <w:rsid w:val="000675CC"/>
    <w:rsid w:val="00071A6E"/>
    <w:rsid w:val="00072994"/>
    <w:rsid w:val="00076D12"/>
    <w:rsid w:val="00087B3C"/>
    <w:rsid w:val="00092FCF"/>
    <w:rsid w:val="000A7756"/>
    <w:rsid w:val="000B0081"/>
    <w:rsid w:val="000B2041"/>
    <w:rsid w:val="000B5D3D"/>
    <w:rsid w:val="000B7E85"/>
    <w:rsid w:val="000C3D96"/>
    <w:rsid w:val="000D2D02"/>
    <w:rsid w:val="000D43A9"/>
    <w:rsid w:val="000D4669"/>
    <w:rsid w:val="000D4F4E"/>
    <w:rsid w:val="000D566A"/>
    <w:rsid w:val="000D6231"/>
    <w:rsid w:val="000E7904"/>
    <w:rsid w:val="000F01DB"/>
    <w:rsid w:val="001007CC"/>
    <w:rsid w:val="00104C02"/>
    <w:rsid w:val="00112B41"/>
    <w:rsid w:val="001238A1"/>
    <w:rsid w:val="00131F33"/>
    <w:rsid w:val="001327F1"/>
    <w:rsid w:val="00132D78"/>
    <w:rsid w:val="001373BF"/>
    <w:rsid w:val="00145F9A"/>
    <w:rsid w:val="0015057A"/>
    <w:rsid w:val="00151707"/>
    <w:rsid w:val="00157705"/>
    <w:rsid w:val="00167C44"/>
    <w:rsid w:val="00167C7F"/>
    <w:rsid w:val="00170308"/>
    <w:rsid w:val="001740BF"/>
    <w:rsid w:val="0018420C"/>
    <w:rsid w:val="00196AA3"/>
    <w:rsid w:val="001A028F"/>
    <w:rsid w:val="001A03F9"/>
    <w:rsid w:val="001B3D5B"/>
    <w:rsid w:val="001B4E6B"/>
    <w:rsid w:val="001C0FA6"/>
    <w:rsid w:val="001C0FFB"/>
    <w:rsid w:val="001C77C7"/>
    <w:rsid w:val="001D34FD"/>
    <w:rsid w:val="001D4CA8"/>
    <w:rsid w:val="001D5BF2"/>
    <w:rsid w:val="001E1632"/>
    <w:rsid w:val="001E523A"/>
    <w:rsid w:val="001F2454"/>
    <w:rsid w:val="001F2E8E"/>
    <w:rsid w:val="001F4582"/>
    <w:rsid w:val="001F517D"/>
    <w:rsid w:val="00200FB4"/>
    <w:rsid w:val="00210CFB"/>
    <w:rsid w:val="0021562F"/>
    <w:rsid w:val="002356BE"/>
    <w:rsid w:val="002556DF"/>
    <w:rsid w:val="002577E4"/>
    <w:rsid w:val="00267517"/>
    <w:rsid w:val="00271748"/>
    <w:rsid w:val="002846EF"/>
    <w:rsid w:val="00286F97"/>
    <w:rsid w:val="00290742"/>
    <w:rsid w:val="002926DC"/>
    <w:rsid w:val="00295FB0"/>
    <w:rsid w:val="002A42BB"/>
    <w:rsid w:val="002A574A"/>
    <w:rsid w:val="002A7C48"/>
    <w:rsid w:val="002C2BF7"/>
    <w:rsid w:val="002C3A13"/>
    <w:rsid w:val="002F1C35"/>
    <w:rsid w:val="002F3875"/>
    <w:rsid w:val="002F7569"/>
    <w:rsid w:val="003024D4"/>
    <w:rsid w:val="0032087D"/>
    <w:rsid w:val="003215E9"/>
    <w:rsid w:val="0032347F"/>
    <w:rsid w:val="003244BD"/>
    <w:rsid w:val="00327B17"/>
    <w:rsid w:val="00342C5A"/>
    <w:rsid w:val="00346809"/>
    <w:rsid w:val="003522CA"/>
    <w:rsid w:val="00354CFC"/>
    <w:rsid w:val="003571D1"/>
    <w:rsid w:val="003642D7"/>
    <w:rsid w:val="0037584A"/>
    <w:rsid w:val="00386C51"/>
    <w:rsid w:val="00393D7D"/>
    <w:rsid w:val="003A4DA1"/>
    <w:rsid w:val="003B620A"/>
    <w:rsid w:val="003C295F"/>
    <w:rsid w:val="003C2FA2"/>
    <w:rsid w:val="003D1AE4"/>
    <w:rsid w:val="003E5564"/>
    <w:rsid w:val="003F1707"/>
    <w:rsid w:val="003F372A"/>
    <w:rsid w:val="003F7F21"/>
    <w:rsid w:val="00402122"/>
    <w:rsid w:val="00404964"/>
    <w:rsid w:val="00407D22"/>
    <w:rsid w:val="00410C65"/>
    <w:rsid w:val="00412213"/>
    <w:rsid w:val="00425C83"/>
    <w:rsid w:val="00431A3A"/>
    <w:rsid w:val="00433AA3"/>
    <w:rsid w:val="00433DE4"/>
    <w:rsid w:val="00437481"/>
    <w:rsid w:val="00440147"/>
    <w:rsid w:val="00441D69"/>
    <w:rsid w:val="00442A08"/>
    <w:rsid w:val="00443B03"/>
    <w:rsid w:val="00452C62"/>
    <w:rsid w:val="00454EB0"/>
    <w:rsid w:val="00455FFC"/>
    <w:rsid w:val="00457C9C"/>
    <w:rsid w:val="00463CDD"/>
    <w:rsid w:val="00493682"/>
    <w:rsid w:val="004B3276"/>
    <w:rsid w:val="004B74AE"/>
    <w:rsid w:val="004C1305"/>
    <w:rsid w:val="004E130A"/>
    <w:rsid w:val="004E1D54"/>
    <w:rsid w:val="004F14CC"/>
    <w:rsid w:val="004F1C22"/>
    <w:rsid w:val="004F42FD"/>
    <w:rsid w:val="00511237"/>
    <w:rsid w:val="00514E1D"/>
    <w:rsid w:val="00514F35"/>
    <w:rsid w:val="00515F81"/>
    <w:rsid w:val="0052547C"/>
    <w:rsid w:val="00531CC0"/>
    <w:rsid w:val="00533B9D"/>
    <w:rsid w:val="00545129"/>
    <w:rsid w:val="00547CF5"/>
    <w:rsid w:val="00554AB0"/>
    <w:rsid w:val="00561DD4"/>
    <w:rsid w:val="00563AE2"/>
    <w:rsid w:val="005744C7"/>
    <w:rsid w:val="0057539B"/>
    <w:rsid w:val="00575D0A"/>
    <w:rsid w:val="00581C23"/>
    <w:rsid w:val="00590881"/>
    <w:rsid w:val="00592123"/>
    <w:rsid w:val="00593A4B"/>
    <w:rsid w:val="00595EE7"/>
    <w:rsid w:val="005A2613"/>
    <w:rsid w:val="005A333E"/>
    <w:rsid w:val="005A5024"/>
    <w:rsid w:val="005C47E3"/>
    <w:rsid w:val="005C4D49"/>
    <w:rsid w:val="005C4E7F"/>
    <w:rsid w:val="005D1412"/>
    <w:rsid w:val="005E4FB5"/>
    <w:rsid w:val="005E5208"/>
    <w:rsid w:val="005E5597"/>
    <w:rsid w:val="005E7F6F"/>
    <w:rsid w:val="005F174B"/>
    <w:rsid w:val="00610479"/>
    <w:rsid w:val="00610D2C"/>
    <w:rsid w:val="00620156"/>
    <w:rsid w:val="006248BE"/>
    <w:rsid w:val="00634916"/>
    <w:rsid w:val="006403F8"/>
    <w:rsid w:val="00641A3F"/>
    <w:rsid w:val="00644F13"/>
    <w:rsid w:val="00656B02"/>
    <w:rsid w:val="006579D0"/>
    <w:rsid w:val="0067266A"/>
    <w:rsid w:val="006754C7"/>
    <w:rsid w:val="00677A2D"/>
    <w:rsid w:val="00697AA4"/>
    <w:rsid w:val="006A216B"/>
    <w:rsid w:val="006A34D6"/>
    <w:rsid w:val="006B18E6"/>
    <w:rsid w:val="006B238F"/>
    <w:rsid w:val="006B4162"/>
    <w:rsid w:val="006B7374"/>
    <w:rsid w:val="006B7BFF"/>
    <w:rsid w:val="006C00D7"/>
    <w:rsid w:val="006C04B4"/>
    <w:rsid w:val="006C06B2"/>
    <w:rsid w:val="006C18F7"/>
    <w:rsid w:val="006C4204"/>
    <w:rsid w:val="006D42AA"/>
    <w:rsid w:val="006D4691"/>
    <w:rsid w:val="006D4804"/>
    <w:rsid w:val="006E106C"/>
    <w:rsid w:val="006E209F"/>
    <w:rsid w:val="006E30EA"/>
    <w:rsid w:val="006E36A5"/>
    <w:rsid w:val="006E5C64"/>
    <w:rsid w:val="0071123C"/>
    <w:rsid w:val="00713FBD"/>
    <w:rsid w:val="00721544"/>
    <w:rsid w:val="007247B3"/>
    <w:rsid w:val="007321B0"/>
    <w:rsid w:val="007323F8"/>
    <w:rsid w:val="007329F1"/>
    <w:rsid w:val="007334D7"/>
    <w:rsid w:val="00735161"/>
    <w:rsid w:val="0074235B"/>
    <w:rsid w:val="00751233"/>
    <w:rsid w:val="007531C2"/>
    <w:rsid w:val="00757E6C"/>
    <w:rsid w:val="00760FB2"/>
    <w:rsid w:val="00763147"/>
    <w:rsid w:val="0076404B"/>
    <w:rsid w:val="00767FDD"/>
    <w:rsid w:val="007717C1"/>
    <w:rsid w:val="0077718B"/>
    <w:rsid w:val="007922B6"/>
    <w:rsid w:val="007B4710"/>
    <w:rsid w:val="007C0A8F"/>
    <w:rsid w:val="007C1DD0"/>
    <w:rsid w:val="007C27CF"/>
    <w:rsid w:val="007C2BE7"/>
    <w:rsid w:val="007D67B9"/>
    <w:rsid w:val="007D70CE"/>
    <w:rsid w:val="007E5AA7"/>
    <w:rsid w:val="007E69ED"/>
    <w:rsid w:val="007F352B"/>
    <w:rsid w:val="00803FE5"/>
    <w:rsid w:val="008053DB"/>
    <w:rsid w:val="00810DBA"/>
    <w:rsid w:val="0081475F"/>
    <w:rsid w:val="00814B0A"/>
    <w:rsid w:val="00821419"/>
    <w:rsid w:val="00821D66"/>
    <w:rsid w:val="008224BE"/>
    <w:rsid w:val="00827A9A"/>
    <w:rsid w:val="00830260"/>
    <w:rsid w:val="008342F0"/>
    <w:rsid w:val="00850DD7"/>
    <w:rsid w:val="00854298"/>
    <w:rsid w:val="00870041"/>
    <w:rsid w:val="00874944"/>
    <w:rsid w:val="00877510"/>
    <w:rsid w:val="00892D4C"/>
    <w:rsid w:val="008A1BB7"/>
    <w:rsid w:val="008A3654"/>
    <w:rsid w:val="008A6C36"/>
    <w:rsid w:val="008A785C"/>
    <w:rsid w:val="008B6185"/>
    <w:rsid w:val="008C1B20"/>
    <w:rsid w:val="008C5EF7"/>
    <w:rsid w:val="008C6505"/>
    <w:rsid w:val="008D08B2"/>
    <w:rsid w:val="008D0EAC"/>
    <w:rsid w:val="008D3EA2"/>
    <w:rsid w:val="008D703B"/>
    <w:rsid w:val="008E24AB"/>
    <w:rsid w:val="008E2AF2"/>
    <w:rsid w:val="008E65AA"/>
    <w:rsid w:val="008F2BA9"/>
    <w:rsid w:val="008F7C77"/>
    <w:rsid w:val="00900077"/>
    <w:rsid w:val="00903DB1"/>
    <w:rsid w:val="00905654"/>
    <w:rsid w:val="00905DE3"/>
    <w:rsid w:val="0092252E"/>
    <w:rsid w:val="00923C65"/>
    <w:rsid w:val="0092679C"/>
    <w:rsid w:val="00930F3F"/>
    <w:rsid w:val="00930FA4"/>
    <w:rsid w:val="009408B0"/>
    <w:rsid w:val="00940F31"/>
    <w:rsid w:val="009440A8"/>
    <w:rsid w:val="009533A2"/>
    <w:rsid w:val="009624B3"/>
    <w:rsid w:val="00966A7A"/>
    <w:rsid w:val="009737D2"/>
    <w:rsid w:val="00973E8C"/>
    <w:rsid w:val="00975977"/>
    <w:rsid w:val="00982402"/>
    <w:rsid w:val="009870AE"/>
    <w:rsid w:val="009878CE"/>
    <w:rsid w:val="00992E62"/>
    <w:rsid w:val="00995367"/>
    <w:rsid w:val="009A4E51"/>
    <w:rsid w:val="009C316C"/>
    <w:rsid w:val="009D68CB"/>
    <w:rsid w:val="009E6587"/>
    <w:rsid w:val="009E725F"/>
    <w:rsid w:val="00A06819"/>
    <w:rsid w:val="00A100D7"/>
    <w:rsid w:val="00A13316"/>
    <w:rsid w:val="00A32354"/>
    <w:rsid w:val="00A32D1A"/>
    <w:rsid w:val="00A342D7"/>
    <w:rsid w:val="00A51ABA"/>
    <w:rsid w:val="00A621A6"/>
    <w:rsid w:val="00A64BA1"/>
    <w:rsid w:val="00A65365"/>
    <w:rsid w:val="00A72C44"/>
    <w:rsid w:val="00A87A0A"/>
    <w:rsid w:val="00A909FA"/>
    <w:rsid w:val="00A90D89"/>
    <w:rsid w:val="00A93922"/>
    <w:rsid w:val="00AB0DE3"/>
    <w:rsid w:val="00AD5C8C"/>
    <w:rsid w:val="00AE43CB"/>
    <w:rsid w:val="00AF045A"/>
    <w:rsid w:val="00AF0C39"/>
    <w:rsid w:val="00AF21E7"/>
    <w:rsid w:val="00AF59E1"/>
    <w:rsid w:val="00B05F97"/>
    <w:rsid w:val="00B12626"/>
    <w:rsid w:val="00B17FCE"/>
    <w:rsid w:val="00B25797"/>
    <w:rsid w:val="00B25D5C"/>
    <w:rsid w:val="00B309B0"/>
    <w:rsid w:val="00B33239"/>
    <w:rsid w:val="00B41B75"/>
    <w:rsid w:val="00B549C7"/>
    <w:rsid w:val="00B5584D"/>
    <w:rsid w:val="00B566F9"/>
    <w:rsid w:val="00B60C81"/>
    <w:rsid w:val="00B70735"/>
    <w:rsid w:val="00B712A0"/>
    <w:rsid w:val="00B746C2"/>
    <w:rsid w:val="00B83D57"/>
    <w:rsid w:val="00B84979"/>
    <w:rsid w:val="00B84E7E"/>
    <w:rsid w:val="00B85BD1"/>
    <w:rsid w:val="00BA42DF"/>
    <w:rsid w:val="00BA526E"/>
    <w:rsid w:val="00BB3F8D"/>
    <w:rsid w:val="00BC404B"/>
    <w:rsid w:val="00BD50D3"/>
    <w:rsid w:val="00BD571C"/>
    <w:rsid w:val="00BD70F5"/>
    <w:rsid w:val="00BE2354"/>
    <w:rsid w:val="00BE3C8A"/>
    <w:rsid w:val="00BF1647"/>
    <w:rsid w:val="00C0194C"/>
    <w:rsid w:val="00C028A0"/>
    <w:rsid w:val="00C042BF"/>
    <w:rsid w:val="00C04506"/>
    <w:rsid w:val="00C17A44"/>
    <w:rsid w:val="00C24D6A"/>
    <w:rsid w:val="00C44A70"/>
    <w:rsid w:val="00C5058B"/>
    <w:rsid w:val="00C703A8"/>
    <w:rsid w:val="00C70516"/>
    <w:rsid w:val="00C75467"/>
    <w:rsid w:val="00C81431"/>
    <w:rsid w:val="00C85763"/>
    <w:rsid w:val="00C8611E"/>
    <w:rsid w:val="00C862AF"/>
    <w:rsid w:val="00C91D89"/>
    <w:rsid w:val="00CA2CCF"/>
    <w:rsid w:val="00CA550D"/>
    <w:rsid w:val="00CA65C9"/>
    <w:rsid w:val="00CC48E0"/>
    <w:rsid w:val="00CD26F4"/>
    <w:rsid w:val="00CD2DFE"/>
    <w:rsid w:val="00CD43A2"/>
    <w:rsid w:val="00CE50BD"/>
    <w:rsid w:val="00CE62DE"/>
    <w:rsid w:val="00CF35BE"/>
    <w:rsid w:val="00CF4458"/>
    <w:rsid w:val="00CF7027"/>
    <w:rsid w:val="00D049B5"/>
    <w:rsid w:val="00D14028"/>
    <w:rsid w:val="00D21219"/>
    <w:rsid w:val="00D359F5"/>
    <w:rsid w:val="00D35B5C"/>
    <w:rsid w:val="00D43098"/>
    <w:rsid w:val="00D512BD"/>
    <w:rsid w:val="00D568BA"/>
    <w:rsid w:val="00D7279E"/>
    <w:rsid w:val="00D734CF"/>
    <w:rsid w:val="00D7507C"/>
    <w:rsid w:val="00D75262"/>
    <w:rsid w:val="00D87AF4"/>
    <w:rsid w:val="00D905A2"/>
    <w:rsid w:val="00DA5799"/>
    <w:rsid w:val="00DB1D51"/>
    <w:rsid w:val="00DB3D34"/>
    <w:rsid w:val="00DB529A"/>
    <w:rsid w:val="00DB66B3"/>
    <w:rsid w:val="00DC279B"/>
    <w:rsid w:val="00DC60F8"/>
    <w:rsid w:val="00DD2FE4"/>
    <w:rsid w:val="00DD7927"/>
    <w:rsid w:val="00DE2F3E"/>
    <w:rsid w:val="00DE32F3"/>
    <w:rsid w:val="00DF2290"/>
    <w:rsid w:val="00DF3F25"/>
    <w:rsid w:val="00DF4406"/>
    <w:rsid w:val="00DF64A8"/>
    <w:rsid w:val="00DF78C0"/>
    <w:rsid w:val="00E01009"/>
    <w:rsid w:val="00E01F7B"/>
    <w:rsid w:val="00E030F8"/>
    <w:rsid w:val="00E03986"/>
    <w:rsid w:val="00E06D15"/>
    <w:rsid w:val="00E07794"/>
    <w:rsid w:val="00E1166C"/>
    <w:rsid w:val="00E14A3D"/>
    <w:rsid w:val="00E15F3A"/>
    <w:rsid w:val="00E200D9"/>
    <w:rsid w:val="00E21BC6"/>
    <w:rsid w:val="00E2553E"/>
    <w:rsid w:val="00E315EB"/>
    <w:rsid w:val="00E31EEE"/>
    <w:rsid w:val="00E37D01"/>
    <w:rsid w:val="00E434C9"/>
    <w:rsid w:val="00E43773"/>
    <w:rsid w:val="00E442C6"/>
    <w:rsid w:val="00E50486"/>
    <w:rsid w:val="00E551ED"/>
    <w:rsid w:val="00E55AC0"/>
    <w:rsid w:val="00E61176"/>
    <w:rsid w:val="00E66596"/>
    <w:rsid w:val="00E81E6C"/>
    <w:rsid w:val="00E85F24"/>
    <w:rsid w:val="00E920A1"/>
    <w:rsid w:val="00E92A34"/>
    <w:rsid w:val="00E9345B"/>
    <w:rsid w:val="00E97F75"/>
    <w:rsid w:val="00EA06D2"/>
    <w:rsid w:val="00EB11EA"/>
    <w:rsid w:val="00EC0709"/>
    <w:rsid w:val="00ED1A3F"/>
    <w:rsid w:val="00ED3A1A"/>
    <w:rsid w:val="00EF1A92"/>
    <w:rsid w:val="00EF38D2"/>
    <w:rsid w:val="00EF41E0"/>
    <w:rsid w:val="00F038A5"/>
    <w:rsid w:val="00F15F2E"/>
    <w:rsid w:val="00F17B34"/>
    <w:rsid w:val="00F22420"/>
    <w:rsid w:val="00F26571"/>
    <w:rsid w:val="00F30F00"/>
    <w:rsid w:val="00F3110F"/>
    <w:rsid w:val="00F33A74"/>
    <w:rsid w:val="00F4074B"/>
    <w:rsid w:val="00F4319E"/>
    <w:rsid w:val="00F4339B"/>
    <w:rsid w:val="00F446A5"/>
    <w:rsid w:val="00F4488E"/>
    <w:rsid w:val="00F54D1B"/>
    <w:rsid w:val="00F71191"/>
    <w:rsid w:val="00F73BFD"/>
    <w:rsid w:val="00F83EA4"/>
    <w:rsid w:val="00FA2456"/>
    <w:rsid w:val="00FA3F07"/>
    <w:rsid w:val="00FA636A"/>
    <w:rsid w:val="00FA74D5"/>
    <w:rsid w:val="00FC3C3B"/>
    <w:rsid w:val="00FC768C"/>
    <w:rsid w:val="00FD03FD"/>
    <w:rsid w:val="00FE0040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eaeaea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  <w15:chartTrackingRefBased/>
  <w15:docId w15:val="{6ABA1301-004B-4D37-B466-E477C6D72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009"/>
    <w:rPr>
      <w:lang w:val="en-GB"/>
    </w:rPr>
  </w:style>
  <w:style w:type="paragraph" w:styleId="Ttulo1">
    <w:name w:val="Título 1"/>
    <w:basedOn w:val="Normal"/>
    <w:next w:val="Normal"/>
    <w:qFormat/>
    <w:rsid w:val="00E010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Título 2"/>
    <w:basedOn w:val="Normal"/>
    <w:next w:val="Normal"/>
    <w:qFormat/>
    <w:rsid w:val="00C754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8">
    <w:name w:val="Título 8"/>
    <w:basedOn w:val="Normal"/>
    <w:next w:val="Normal"/>
    <w:link w:val="Ttulo8Carcter"/>
    <w:semiHidden/>
    <w:unhideWhenUsed/>
    <w:qFormat/>
    <w:rsid w:val="00CA2CCF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Estilo3">
    <w:name w:val="Estilo3"/>
    <w:basedOn w:val="Ttulo2"/>
    <w:autoRedefine/>
    <w:rsid w:val="00C75467"/>
    <w:pPr>
      <w:spacing w:before="0" w:after="0"/>
      <w:jc w:val="center"/>
    </w:pPr>
    <w:rPr>
      <w:bCs w:val="0"/>
      <w:i w:val="0"/>
      <w:iCs w:val="0"/>
      <w:sz w:val="22"/>
      <w:szCs w:val="22"/>
    </w:rPr>
  </w:style>
  <w:style w:type="paragraph" w:styleId="Avanodecorpodetexto">
    <w:name w:val="Body Text Indent"/>
    <w:basedOn w:val="Normal"/>
    <w:rsid w:val="00E01009"/>
    <w:pPr>
      <w:ind w:left="851" w:firstLine="7938"/>
    </w:pPr>
  </w:style>
  <w:style w:type="paragraph" w:styleId="Avanodecorpodetexto3">
    <w:name w:val="Body Text Indent 3"/>
    <w:basedOn w:val="Normal"/>
    <w:rsid w:val="00E01009"/>
    <w:pPr>
      <w:ind w:left="1440" w:firstLine="720"/>
      <w:jc w:val="both"/>
    </w:pPr>
    <w:rPr>
      <w:lang w:val="pt-PT"/>
    </w:rPr>
  </w:style>
  <w:style w:type="paragraph" w:styleId="Cabealho">
    <w:name w:val="header"/>
    <w:basedOn w:val="Normal"/>
    <w:rsid w:val="00E01009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E01009"/>
    <w:pPr>
      <w:spacing w:after="120"/>
    </w:pPr>
  </w:style>
  <w:style w:type="paragraph" w:styleId="Ttulo">
    <w:name w:val="Title"/>
    <w:basedOn w:val="Normal"/>
    <w:qFormat/>
    <w:rsid w:val="00E01009"/>
    <w:pPr>
      <w:jc w:val="center"/>
    </w:pPr>
    <w:rPr>
      <w:b/>
      <w:bCs/>
      <w:sz w:val="24"/>
      <w:szCs w:val="24"/>
      <w:lang w:val="en-US"/>
    </w:rPr>
  </w:style>
  <w:style w:type="paragraph" w:styleId="Rodap">
    <w:name w:val="footer"/>
    <w:basedOn w:val="Normal"/>
    <w:rsid w:val="00E01009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E01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3A4DA1"/>
    <w:rPr>
      <w:color w:val="0000FF"/>
      <w:u w:val="single"/>
    </w:rPr>
  </w:style>
  <w:style w:type="paragraph" w:styleId="Corpodetexto3">
    <w:name w:val="Body Text 3"/>
    <w:basedOn w:val="Normal"/>
    <w:link w:val="Corpodetexto3Carcter"/>
    <w:rsid w:val="00A87A0A"/>
    <w:pPr>
      <w:spacing w:after="120"/>
    </w:pPr>
    <w:rPr>
      <w:sz w:val="16"/>
      <w:szCs w:val="16"/>
    </w:rPr>
  </w:style>
  <w:style w:type="character" w:customStyle="1" w:styleId="Corpodetexto3Carcter">
    <w:name w:val="Corpo de texto 3 Carácter"/>
    <w:basedOn w:val="Tipodeletrapredefinidodopargrafo"/>
    <w:link w:val="Corpodetexto3"/>
    <w:rsid w:val="00A87A0A"/>
    <w:rPr>
      <w:sz w:val="16"/>
      <w:szCs w:val="16"/>
      <w:lang w:val="en-GB"/>
    </w:rPr>
  </w:style>
  <w:style w:type="paragraph" w:styleId="PargrafodaLista">
    <w:name w:val="List Paragraph"/>
    <w:basedOn w:val="Normal"/>
    <w:uiPriority w:val="34"/>
    <w:qFormat/>
    <w:rsid w:val="008E65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character" w:customStyle="1" w:styleId="Ttulo8Carcter">
    <w:name w:val="Título 8 Carácter"/>
    <w:basedOn w:val="Tipodeletrapredefinidodopargrafo"/>
    <w:link w:val="Ttulo8"/>
    <w:semiHidden/>
    <w:rsid w:val="00CA2CCF"/>
    <w:rPr>
      <w:rFonts w:ascii="Calibri" w:eastAsia="Times New Roman" w:hAnsi="Calibri" w:cs="Times New Roman"/>
      <w:i/>
      <w:i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acoesonline.mj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C7C25-0DDA-4D0D-87BD-592634165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5028046F</Template>
  <TotalTime>1</TotalTime>
  <Pages>2</Pages>
  <Words>829</Words>
  <Characters>4482</Characters>
  <Application>Microsoft Office Word</Application>
  <DocSecurity>4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cmvagos</Company>
  <LinksUpToDate>false</LinksUpToDate>
  <CharactersWithSpaces>5301</CharactersWithSpaces>
  <SharedDoc>false</SharedDoc>
  <HLinks>
    <vt:vector size="6" baseType="variant">
      <vt:variant>
        <vt:i4>6881388</vt:i4>
      </vt:variant>
      <vt:variant>
        <vt:i4>36</vt:i4>
      </vt:variant>
      <vt:variant>
        <vt:i4>0</vt:i4>
      </vt:variant>
      <vt:variant>
        <vt:i4>5</vt:i4>
      </vt:variant>
      <vt:variant>
        <vt:lpwstr>http://www.procuracoesonline.mj.pt/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margarita.domingues</dc:creator>
  <cp:keywords/>
  <dc:description/>
  <cp:lastModifiedBy>Filipa Mota</cp:lastModifiedBy>
  <cp:revision>2</cp:revision>
  <cp:lastPrinted>2010-07-23T11:25:00Z</cp:lastPrinted>
  <dcterms:created xsi:type="dcterms:W3CDTF">2017-03-01T16:39:00Z</dcterms:created>
  <dcterms:modified xsi:type="dcterms:W3CDTF">2017-03-01T16:39:00Z</dcterms:modified>
</cp:coreProperties>
</file>