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D2B" w:rsidRDefault="002D6D2B" w:rsidP="002E3AF2"/>
    <w:p w:rsidR="002D6D2B" w:rsidRPr="002D6D2B" w:rsidRDefault="002D6D2B" w:rsidP="002D6D2B"/>
    <w:tbl>
      <w:tblPr>
        <w:tblpPr w:leftFromText="141" w:rightFromText="141" w:vertAnchor="text" w:horzAnchor="page" w:tblpX="5158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384"/>
        <w:gridCol w:w="2084"/>
      </w:tblGrid>
      <w:tr w:rsidR="001748D1" w:rsidRPr="008C6702" w:rsidTr="001748D1">
        <w:trPr>
          <w:cantSplit/>
          <w:trHeight w:hRule="exact" w:val="340"/>
        </w:trPr>
        <w:tc>
          <w:tcPr>
            <w:tcW w:w="1451" w:type="dxa"/>
            <w:vAlign w:val="center"/>
          </w:tcPr>
          <w:p w:rsidR="001748D1" w:rsidRPr="008C6702" w:rsidRDefault="001748D1" w:rsidP="001748D1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  <w:lang w:val="pt-PT"/>
              </w:rPr>
              <w:t>N.º Registo</w:t>
            </w:r>
          </w:p>
        </w:tc>
        <w:tc>
          <w:tcPr>
            <w:tcW w:w="1384" w:type="dxa"/>
            <w:vAlign w:val="center"/>
          </w:tcPr>
          <w:p w:rsidR="001748D1" w:rsidRPr="008C6702" w:rsidRDefault="001748D1" w:rsidP="001748D1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  <w:lang w:val="pt-PT"/>
              </w:rPr>
              <w:t>Data:</w:t>
            </w:r>
          </w:p>
        </w:tc>
        <w:tc>
          <w:tcPr>
            <w:tcW w:w="2084" w:type="dxa"/>
            <w:vAlign w:val="center"/>
          </w:tcPr>
          <w:p w:rsidR="001748D1" w:rsidRPr="008C6702" w:rsidRDefault="001748D1" w:rsidP="001748D1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>
              <w:rPr>
                <w:rFonts w:ascii="Calibri" w:hAnsi="Calibri" w:cs="Arial"/>
                <w:b/>
                <w:sz w:val="16"/>
                <w:szCs w:val="16"/>
                <w:lang w:val="pt-PT"/>
              </w:rPr>
              <w:t>Trabalhador/a:</w:t>
            </w:r>
          </w:p>
        </w:tc>
      </w:tr>
      <w:tr w:rsidR="001748D1" w:rsidRPr="008C6702" w:rsidTr="001748D1">
        <w:trPr>
          <w:cantSplit/>
          <w:trHeight w:hRule="exact" w:val="524"/>
        </w:trPr>
        <w:tc>
          <w:tcPr>
            <w:tcW w:w="1451" w:type="dxa"/>
            <w:vAlign w:val="center"/>
          </w:tcPr>
          <w:p w:rsidR="001748D1" w:rsidRPr="008C6702" w:rsidRDefault="001748D1" w:rsidP="001748D1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  <w:tc>
          <w:tcPr>
            <w:tcW w:w="1384" w:type="dxa"/>
            <w:vAlign w:val="center"/>
          </w:tcPr>
          <w:p w:rsidR="001748D1" w:rsidRPr="008C6702" w:rsidRDefault="001748D1" w:rsidP="001748D1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  <w:tc>
          <w:tcPr>
            <w:tcW w:w="2084" w:type="dxa"/>
            <w:vAlign w:val="center"/>
          </w:tcPr>
          <w:p w:rsidR="001748D1" w:rsidRPr="008C6702" w:rsidRDefault="001748D1" w:rsidP="001748D1">
            <w:pPr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</w:tr>
    </w:tbl>
    <w:p w:rsidR="002D6D2B" w:rsidRPr="002D6D2B" w:rsidRDefault="00961DB9" w:rsidP="00410DB9">
      <w:pPr>
        <w:jc w:val="center"/>
      </w:pPr>
      <w:r>
        <w:rPr>
          <w:noProof/>
          <w:lang w:val="pt-P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-254635</wp:posOffset>
            </wp:positionH>
            <wp:positionV relativeFrom="paragraph">
              <wp:posOffset>-323850</wp:posOffset>
            </wp:positionV>
            <wp:extent cx="2267585" cy="1122680"/>
            <wp:effectExtent l="0" t="0" r="0" b="0"/>
            <wp:wrapNone/>
            <wp:docPr id="2" name="Picture 1" descr="logoMunVAGOS_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MunVAGOS_P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58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6D2B" w:rsidRPr="002D6D2B" w:rsidRDefault="00410DB9" w:rsidP="00410DB9">
      <w:pPr>
        <w:tabs>
          <w:tab w:val="left" w:pos="975"/>
        </w:tabs>
      </w:pPr>
      <w:r>
        <w:tab/>
      </w:r>
    </w:p>
    <w:p w:rsidR="002D6D2B" w:rsidRPr="002D6D2B" w:rsidRDefault="002D6D2B" w:rsidP="006B5AAB">
      <w:pPr>
        <w:ind w:right="-142"/>
      </w:pPr>
    </w:p>
    <w:p w:rsidR="002D6D2B" w:rsidRPr="002D6D2B" w:rsidRDefault="002D6D2B" w:rsidP="002D6D2B"/>
    <w:tbl>
      <w:tblPr>
        <w:tblpPr w:leftFromText="141" w:rightFromText="141" w:vertAnchor="text" w:horzAnchor="margin" w:tblpY="374"/>
        <w:tblOverlap w:val="never"/>
        <w:tblW w:w="5000" w:type="pct"/>
        <w:tblLayout w:type="fixed"/>
        <w:tblLook w:val="05E0" w:firstRow="1" w:lastRow="1" w:firstColumn="1" w:lastColumn="1" w:noHBand="0" w:noVBand="1"/>
      </w:tblPr>
      <w:tblGrid>
        <w:gridCol w:w="1937"/>
        <w:gridCol w:w="1145"/>
        <w:gridCol w:w="413"/>
        <w:gridCol w:w="1529"/>
        <w:gridCol w:w="684"/>
        <w:gridCol w:w="586"/>
        <w:gridCol w:w="335"/>
        <w:gridCol w:w="702"/>
        <w:gridCol w:w="2308"/>
      </w:tblGrid>
      <w:tr w:rsidR="002D6D2B" w:rsidRPr="00961DB9" w:rsidTr="002D6D2B">
        <w:trPr>
          <w:trHeight w:hRule="exact" w:val="341"/>
        </w:trPr>
        <w:tc>
          <w:tcPr>
            <w:tcW w:w="5000" w:type="pct"/>
            <w:gridSpan w:val="9"/>
            <w:shd w:val="clear" w:color="auto" w:fill="D9D9D9"/>
            <w:vAlign w:val="center"/>
          </w:tcPr>
          <w:p w:rsidR="002D6D2B" w:rsidRPr="00961DB9" w:rsidRDefault="00B069B2" w:rsidP="00961DB9">
            <w:pPr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>Vistoria para Encerramento de Pedreira</w:t>
            </w:r>
          </w:p>
        </w:tc>
      </w:tr>
      <w:tr w:rsidR="002D6D2B" w:rsidRPr="00961DB9" w:rsidTr="002D6D2B">
        <w:trPr>
          <w:trHeight w:hRule="exact" w:val="341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2D6D2B" w:rsidRPr="00961DB9" w:rsidRDefault="002D6D2B" w:rsidP="002D6D2B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2D6D2B" w:rsidRPr="00961DB9" w:rsidTr="002D6D2B">
        <w:trPr>
          <w:trHeight w:hRule="exact" w:val="57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2D6D2B" w:rsidRPr="00961DB9" w:rsidRDefault="002D6D2B" w:rsidP="002D6D2B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2D6D2B" w:rsidRPr="00961DB9" w:rsidTr="002D6D2B">
        <w:trPr>
          <w:trHeight w:hRule="exact" w:val="341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D2B" w:rsidRPr="00961DB9" w:rsidRDefault="002D6D2B" w:rsidP="002D6D2B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>Exmo. Sr. Presidente da Câmara Municipal,</w:t>
            </w:r>
          </w:p>
        </w:tc>
      </w:tr>
      <w:tr w:rsidR="002D6D2B" w:rsidRPr="00961DB9" w:rsidTr="002D6D2B">
        <w:trPr>
          <w:trHeight w:hRule="exact"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6D2B" w:rsidRPr="00961DB9" w:rsidRDefault="002D6D2B" w:rsidP="002D6D2B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>REQUERENTE</w:t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validade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1684318800"/>
                <w:placeholder>
                  <w:docPart w:val="886038D2CA584E9099C2E058B3CD9AF4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Morada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26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Localidade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Código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Postal: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-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0" w:name="Texto3"/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61DB9" w:rsidRPr="00961DB9" w:rsidTr="00961DB9">
        <w:trPr>
          <w:trHeight w:hRule="exact" w:val="340"/>
        </w:trPr>
        <w:tc>
          <w:tcPr>
            <w:tcW w:w="26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Freguesia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1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Telefone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n.º: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Telemóvel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n.º: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Correio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eletrónico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961DB9">
        <w:trPr>
          <w:trHeight w:hRule="exact" w:val="340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Representado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por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Procurador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 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Locatário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 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Superficiário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  </w:t>
            </w: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Outro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61DB9" w:rsidRPr="00961DB9" w:rsidRDefault="00961DB9" w:rsidP="00961DB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REPRESENTANTE </w:t>
            </w:r>
            <w:r w:rsidRPr="00961DB9">
              <w:rPr>
                <w:rFonts w:ascii="Lucida Sans" w:hAnsi="Lucida Sans"/>
                <w:sz w:val="18"/>
                <w:szCs w:val="18"/>
                <w:lang w:val="pt-PT"/>
              </w:rPr>
              <w:t>(preencher se aplicável)</w:t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159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6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validade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-1140338544"/>
                <w:placeholder>
                  <w:docPart w:val="A971EEEAE3BA4C2CA4C246A54A1ACB74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3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2961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Telefone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03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Telemóvel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Correio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eletrónico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2D6D2B">
        <w:trPr>
          <w:trHeight w:hRule="exact" w:val="34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B9" w:rsidRPr="004A34A9" w:rsidRDefault="00961DB9" w:rsidP="00961DB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Código de consulta da procuração </w:t>
            </w:r>
            <w:proofErr w:type="gramStart"/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>online</w:t>
            </w:r>
            <w:proofErr w:type="gramEnd"/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(</w:t>
            </w:r>
            <w:hyperlink r:id="rId9" w:history="1">
              <w:r w:rsidRPr="004A34A9">
                <w:rPr>
                  <w:rFonts w:ascii="Lucida Sans" w:hAnsi="Lucida Sans"/>
                  <w:sz w:val="18"/>
                  <w:szCs w:val="18"/>
                  <w:lang w:val="pt-PT"/>
                </w:rPr>
                <w:t>www.procuracoesonline.mj.pt</w:t>
              </w:r>
            </w:hyperlink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):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961DB9" w:rsidRPr="00961DB9" w:rsidTr="002D6D2B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61DB9" w:rsidRPr="00961DB9" w:rsidRDefault="00961DB9" w:rsidP="00961DB9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>EXPOSIÇÃO DO PEDIDO</w:t>
            </w:r>
          </w:p>
        </w:tc>
      </w:tr>
      <w:tr w:rsidR="00961DB9" w:rsidRPr="00961DB9" w:rsidTr="002D6D2B">
        <w:trPr>
          <w:trHeight w:hRule="exact" w:val="68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DB9" w:rsidRPr="00961DB9" w:rsidRDefault="00961DB9" w:rsidP="00961DB9">
            <w:pPr>
              <w:pStyle w:val="Default"/>
              <w:jc w:val="both"/>
              <w:rPr>
                <w:rFonts w:ascii="Lucida Sans" w:hAnsi="Lucida Sans"/>
                <w:sz w:val="18"/>
                <w:szCs w:val="18"/>
              </w:rPr>
            </w:pPr>
            <w:r w:rsidRPr="00961DB9">
              <w:rPr>
                <w:rFonts w:ascii="Lucida Sans" w:hAnsi="Lucida Sans"/>
                <w:sz w:val="18"/>
                <w:szCs w:val="18"/>
              </w:rPr>
              <w:t>Ao abrigo do disposto no n.º 3 do artigo 31.º do DL n.º 270/2001, de 6 de outubro, na sua atual redação, vem requerer a V. Exa vistoria para efeitos do encerramento da pedreira no local a seguir identificado:</w:t>
            </w:r>
          </w:p>
        </w:tc>
      </w:tr>
      <w:tr w:rsidR="00961DB9" w:rsidRPr="00961DB9" w:rsidTr="00FC1D46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DB9" w:rsidRPr="00961DB9" w:rsidRDefault="00961DB9" w:rsidP="00961DB9">
            <w:pPr>
              <w:rPr>
                <w:rFonts w:ascii="Lucida Sans" w:hAnsi="Lucida Sans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Local: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1" w:name="Texto4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"/>
          </w:p>
        </w:tc>
      </w:tr>
      <w:tr w:rsidR="00961DB9" w:rsidRPr="00961DB9" w:rsidTr="00FC1D46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DB9" w:rsidRPr="00961DB9" w:rsidRDefault="00961DB9" w:rsidP="00961DB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Freguesia: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2" w:name="Texto5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2"/>
          </w:p>
        </w:tc>
      </w:tr>
      <w:tr w:rsidR="00961DB9" w:rsidRPr="00961DB9" w:rsidTr="00FC1D46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DB9" w:rsidRPr="00961DB9" w:rsidRDefault="00961DB9" w:rsidP="00961DB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N.º</w:t>
            </w:r>
            <w:r w:rsidRPr="00961DB9">
              <w:rPr>
                <w:rFonts w:ascii="Lucida Sans" w:hAnsi="Lucida Sans" w:cs="Arial"/>
                <w:sz w:val="18"/>
                <w:szCs w:val="18"/>
                <w:vertAlign w:val="superscript"/>
                <w:lang w:val="pt-PT"/>
              </w:rPr>
              <w:t>/s</w:t>
            </w: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Registo da Conservatória: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3" w:name="Texto6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3"/>
          </w:p>
        </w:tc>
      </w:tr>
      <w:tr w:rsidR="00961DB9" w:rsidRPr="00961DB9" w:rsidTr="00FC1D46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DB9" w:rsidRPr="00961DB9" w:rsidRDefault="00961DB9" w:rsidP="00961DB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proofErr w:type="gramStart"/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Artigo(s</w:t>
            </w:r>
            <w:proofErr w:type="gramEnd"/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) Matricial(</w:t>
            </w:r>
            <w:proofErr w:type="spellStart"/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is</w:t>
            </w:r>
            <w:proofErr w:type="spellEnd"/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):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4" w:name="Texto7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4"/>
          </w:p>
        </w:tc>
      </w:tr>
    </w:tbl>
    <w:p w:rsidR="00D90874" w:rsidRPr="00D90874" w:rsidRDefault="00D90874" w:rsidP="00D90874">
      <w:pPr>
        <w:rPr>
          <w:vanish/>
        </w:rPr>
      </w:pPr>
    </w:p>
    <w:tbl>
      <w:tblPr>
        <w:tblpPr w:leftFromText="141" w:rightFromText="141" w:vertAnchor="text" w:horzAnchor="margin" w:tblpY="398"/>
        <w:tblOverlap w:val="never"/>
        <w:tblW w:w="5000" w:type="pct"/>
        <w:tblLayout w:type="fixed"/>
        <w:tblLook w:val="05E0" w:firstRow="1" w:lastRow="1" w:firstColumn="1" w:lastColumn="1" w:noHBand="0" w:noVBand="1"/>
      </w:tblPr>
      <w:tblGrid>
        <w:gridCol w:w="3211"/>
        <w:gridCol w:w="1604"/>
        <w:gridCol w:w="1606"/>
        <w:gridCol w:w="3208"/>
      </w:tblGrid>
      <w:tr w:rsidR="009B3739" w:rsidRPr="00961DB9" w:rsidTr="007C6C12">
        <w:trPr>
          <w:trHeight w:hRule="exact" w:val="34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3739" w:rsidRPr="00961DB9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Identificação do explorador</w:t>
            </w:r>
          </w:p>
        </w:tc>
      </w:tr>
      <w:tr w:rsidR="009B3739" w:rsidRPr="00961DB9" w:rsidTr="007C6C12">
        <w:trPr>
          <w:trHeight w:hRule="exact" w:val="34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961DB9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Nome ou denominação social: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5" w:name="Texto8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5"/>
          </w:p>
        </w:tc>
      </w:tr>
      <w:tr w:rsidR="009B3739" w:rsidRPr="00961DB9" w:rsidTr="009B3739">
        <w:trPr>
          <w:trHeight w:hRule="exact" w:val="34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961DB9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Nome do representante social: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6" w:name="Texto9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6"/>
          </w:p>
        </w:tc>
      </w:tr>
      <w:tr w:rsidR="009B3739" w:rsidRPr="00961DB9" w:rsidTr="009B3739">
        <w:trPr>
          <w:trHeight w:hRule="exact" w:val="34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961DB9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Nome dos restantes sócios: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7" w:name="Texto10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7"/>
          </w:p>
        </w:tc>
      </w:tr>
      <w:tr w:rsidR="009B3739" w:rsidRPr="00961DB9" w:rsidTr="007C6C12">
        <w:trPr>
          <w:trHeight w:hRule="exact" w:val="34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961DB9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N.º B.I/C.C: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8" w:name="Texto11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8"/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961DB9" w:rsidRDefault="00961DB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validade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1879977576"/>
                <w:placeholder>
                  <w:docPart w:val="85F5CD8CC21546A8B86A7A7201FFE103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961DB9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NIF/NIPC: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9" w:name="Texto12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9"/>
          </w:p>
        </w:tc>
      </w:tr>
      <w:tr w:rsidR="009B3739" w:rsidRPr="00961DB9" w:rsidTr="007C6C12">
        <w:trPr>
          <w:trHeight w:hRule="exact" w:val="341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961DB9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Morada ou sede social: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0" w:name="Texto13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0"/>
          </w:p>
        </w:tc>
      </w:tr>
      <w:tr w:rsidR="009B3739" w:rsidRPr="00961DB9" w:rsidTr="00961DB9">
        <w:trPr>
          <w:trHeight w:hRule="exact" w:val="341"/>
        </w:trPr>
        <w:tc>
          <w:tcPr>
            <w:tcW w:w="25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961DB9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Telefone n.º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1" w:name="Texto14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1"/>
          </w:p>
        </w:tc>
        <w:tc>
          <w:tcPr>
            <w:tcW w:w="25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961DB9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Telemóvel: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2" w:name="Texto15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2"/>
          </w:p>
        </w:tc>
      </w:tr>
      <w:tr w:rsidR="007C6C12" w:rsidRPr="00961DB9" w:rsidTr="00961DB9">
        <w:trPr>
          <w:trHeight w:hRule="exact" w:val="34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961DB9" w:rsidRDefault="007C6C12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Correio eletrónico: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3" w:name="Texto16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3"/>
          </w:p>
        </w:tc>
      </w:tr>
    </w:tbl>
    <w:p w:rsidR="009B3739" w:rsidRPr="00961DB9" w:rsidRDefault="009B3739">
      <w:pPr>
        <w:rPr>
          <w:sz w:val="18"/>
          <w:szCs w:val="18"/>
        </w:rPr>
      </w:pPr>
      <w:r w:rsidRPr="00961DB9">
        <w:rPr>
          <w:sz w:val="18"/>
          <w:szCs w:val="18"/>
        </w:rPr>
        <w:br w:type="page"/>
      </w:r>
    </w:p>
    <w:p w:rsidR="002D6D2B" w:rsidRPr="00961DB9" w:rsidRDefault="00961DB9" w:rsidP="00FC1D46">
      <w:pPr>
        <w:rPr>
          <w:sz w:val="18"/>
          <w:szCs w:val="18"/>
        </w:rPr>
      </w:pPr>
      <w:r w:rsidRPr="00961DB9">
        <w:rPr>
          <w:noProof/>
          <w:sz w:val="18"/>
          <w:szCs w:val="18"/>
          <w:lang w:val="pt-PT"/>
        </w:rPr>
        <w:lastRenderedPageBreak/>
        <w:drawing>
          <wp:anchor distT="0" distB="0" distL="114300" distR="114300" simplePos="0" relativeHeight="251659264" behindDoc="0" locked="0" layoutInCell="1" allowOverlap="1" wp14:anchorId="77C57056" wp14:editId="6C739DC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267585" cy="1122680"/>
            <wp:effectExtent l="0" t="0" r="0" b="0"/>
            <wp:wrapNone/>
            <wp:docPr id="1" name="Picture 1" descr="logoMunVAGOS_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MunVAGOS_P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58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6C12" w:rsidRPr="00961DB9" w:rsidRDefault="007C6C12" w:rsidP="00FC1D46">
      <w:pPr>
        <w:rPr>
          <w:sz w:val="18"/>
          <w:szCs w:val="18"/>
        </w:rPr>
      </w:pPr>
    </w:p>
    <w:p w:rsidR="007C6C12" w:rsidRPr="00961DB9" w:rsidRDefault="007C6C12" w:rsidP="00FC1D46">
      <w:pPr>
        <w:rPr>
          <w:sz w:val="18"/>
          <w:szCs w:val="18"/>
        </w:rPr>
      </w:pPr>
    </w:p>
    <w:p w:rsidR="007C6C12" w:rsidRPr="00961DB9" w:rsidRDefault="007C6C12" w:rsidP="00FC1D46">
      <w:pPr>
        <w:rPr>
          <w:sz w:val="18"/>
          <w:szCs w:val="18"/>
        </w:rPr>
      </w:pPr>
    </w:p>
    <w:tbl>
      <w:tblPr>
        <w:tblpPr w:leftFromText="141" w:rightFromText="141" w:vertAnchor="text" w:horzAnchor="margin" w:tblpY="800"/>
        <w:tblOverlap w:val="never"/>
        <w:tblW w:w="5000" w:type="pct"/>
        <w:tblLayout w:type="fixed"/>
        <w:tblLook w:val="05E0" w:firstRow="1" w:lastRow="1" w:firstColumn="1" w:lastColumn="1" w:noHBand="0" w:noVBand="1"/>
      </w:tblPr>
      <w:tblGrid>
        <w:gridCol w:w="9629"/>
      </w:tblGrid>
      <w:tr w:rsidR="007C6C12" w:rsidRPr="00961DB9" w:rsidTr="00EA1231">
        <w:trPr>
          <w:trHeight w:hRule="exact" w:val="3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6C12" w:rsidRPr="00961DB9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Identificação da pedreira:</w:t>
            </w:r>
          </w:p>
        </w:tc>
      </w:tr>
      <w:tr w:rsidR="007C6C12" w:rsidRPr="00961DB9" w:rsidTr="00EA1231">
        <w:trPr>
          <w:trHeight w:hRule="exact" w:val="341"/>
        </w:trPr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961DB9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Número da pedreira no caso de alterações do regime de licenciamento: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4" w:name="Texto17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4"/>
          </w:p>
        </w:tc>
      </w:tr>
      <w:tr w:rsidR="007C6C12" w:rsidRPr="00961DB9" w:rsidTr="00EA1231">
        <w:trPr>
          <w:trHeight w:hRule="exact" w:val="341"/>
        </w:trPr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961DB9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Nome da pedreira: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5" w:name="Texto18"/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5"/>
          </w:p>
        </w:tc>
      </w:tr>
    </w:tbl>
    <w:p w:rsidR="00EA1231" w:rsidRPr="00961DB9" w:rsidRDefault="00EA1231" w:rsidP="00D90874">
      <w:pPr>
        <w:rPr>
          <w:vanish/>
          <w:sz w:val="18"/>
          <w:szCs w:val="18"/>
        </w:rPr>
      </w:pPr>
    </w:p>
    <w:tbl>
      <w:tblPr>
        <w:tblpPr w:leftFromText="141" w:rightFromText="141" w:vertAnchor="text" w:horzAnchor="margin" w:tblpY="374"/>
        <w:tblOverlap w:val="never"/>
        <w:tblW w:w="5000" w:type="pct"/>
        <w:tblLayout w:type="fixed"/>
        <w:tblLook w:val="05E0" w:firstRow="1" w:lastRow="1" w:firstColumn="1" w:lastColumn="1" w:noHBand="0" w:noVBand="1"/>
      </w:tblPr>
      <w:tblGrid>
        <w:gridCol w:w="4337"/>
        <w:gridCol w:w="5292"/>
      </w:tblGrid>
      <w:tr w:rsidR="007C6C12" w:rsidRPr="00961DB9" w:rsidTr="007C6C12">
        <w:trPr>
          <w:trHeight w:hRule="exact" w:val="56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6C12" w:rsidRPr="00961DB9" w:rsidRDefault="00961DB9" w:rsidP="007C6C12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Marcar3"/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instrText xml:space="preserve"> FORMCHECKBOX </w:instrText>
            </w: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</w: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end"/>
            </w:r>
            <w:bookmarkEnd w:id="16"/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 </w:t>
            </w:r>
            <w:r w:rsidR="007C6C12"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Autoriza o envio de eventuais notificações decorrentes deste requerimento para </w:t>
            </w:r>
            <w:proofErr w:type="gramStart"/>
            <w:r w:rsidR="007C6C12"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>o(s</w:t>
            </w:r>
            <w:proofErr w:type="gramEnd"/>
            <w:r w:rsidR="007C6C12"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>) endereço(s) de correio eletrónico mencionado(s).</w:t>
            </w:r>
          </w:p>
        </w:tc>
      </w:tr>
      <w:tr w:rsidR="007C6C12" w:rsidRPr="00961DB9" w:rsidTr="007C6C12">
        <w:trPr>
          <w:trHeight w:hRule="exact" w:val="454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6C12" w:rsidRPr="00961DB9" w:rsidRDefault="00961DB9" w:rsidP="007C6C12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Marcar4"/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instrText xml:space="preserve"> FORMCHECKBOX </w:instrText>
            </w: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</w:r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end"/>
            </w:r>
            <w:bookmarkEnd w:id="17"/>
            <w:r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 </w:t>
            </w:r>
            <w:r w:rsidR="007C6C12" w:rsidRPr="00961DB9">
              <w:rPr>
                <w:rFonts w:ascii="Lucida Sans" w:hAnsi="Lucida Sans"/>
                <w:b/>
                <w:sz w:val="18"/>
                <w:szCs w:val="18"/>
                <w:lang w:val="pt-PT"/>
              </w:rPr>
              <w:t>Declara que na instrução do presente pedido todos os dados correspondem à verdade, nada tendo omitido.</w:t>
            </w:r>
          </w:p>
        </w:tc>
      </w:tr>
      <w:tr w:rsidR="007C6C12" w:rsidRPr="00961DB9" w:rsidTr="007C6C12">
        <w:trPr>
          <w:trHeight w:hRule="exact" w:val="340"/>
        </w:trPr>
        <w:tc>
          <w:tcPr>
            <w:tcW w:w="2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961DB9" w:rsidRDefault="007C6C12" w:rsidP="007C6C12">
            <w:pP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Pede deferimento,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961DB9" w:rsidRDefault="007C6C12" w:rsidP="007C6C12">
            <w:pP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O requerente/representante,</w:t>
            </w:r>
          </w:p>
        </w:tc>
      </w:tr>
      <w:tr w:rsidR="007C6C12" w:rsidRPr="00961DB9" w:rsidTr="007C6C12">
        <w:trPr>
          <w:trHeight w:hRule="exact" w:val="964"/>
        </w:trPr>
        <w:tc>
          <w:tcPr>
            <w:tcW w:w="2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961DB9" w:rsidRDefault="00961DB9" w:rsidP="00961DB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Vagos,</w:t>
            </w:r>
            <w:r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520292258"/>
                <w:placeholder>
                  <w:docPart w:val="39EE9E78C5D64E66851D7E0B46ACA410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</w:t>
            </w:r>
          </w:p>
        </w:tc>
        <w:tc>
          <w:tcPr>
            <w:tcW w:w="2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961DB9" w:rsidRDefault="007C6C12" w:rsidP="007C6C12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961DB9">
              <w:rPr>
                <w:rFonts w:ascii="Lucida Sans" w:hAnsi="Lucida Sans" w:cs="Arial"/>
                <w:sz w:val="18"/>
                <w:szCs w:val="18"/>
                <w:lang w:val="pt-PT"/>
              </w:rPr>
              <w:t>Assinatura:_______________________</w:t>
            </w:r>
            <w:r w:rsidR="00961DB9">
              <w:rPr>
                <w:rFonts w:ascii="Lucida Sans" w:hAnsi="Lucida Sans" w:cs="Arial"/>
                <w:sz w:val="18"/>
                <w:szCs w:val="18"/>
                <w:lang w:val="pt-PT"/>
              </w:rPr>
              <w:t>_____________________</w:t>
            </w:r>
          </w:p>
        </w:tc>
      </w:tr>
    </w:tbl>
    <w:p w:rsidR="007C6C12" w:rsidRPr="00961DB9" w:rsidRDefault="007C6C12" w:rsidP="007C6C12">
      <w:pPr>
        <w:rPr>
          <w:sz w:val="18"/>
          <w:szCs w:val="18"/>
        </w:rPr>
      </w:pPr>
    </w:p>
    <w:p w:rsidR="007F0840" w:rsidRPr="00961DB9" w:rsidRDefault="007F0840" w:rsidP="007C6C12">
      <w:pPr>
        <w:rPr>
          <w:sz w:val="18"/>
          <w:szCs w:val="18"/>
        </w:rPr>
      </w:pPr>
    </w:p>
    <w:p w:rsidR="007C6C12" w:rsidRPr="00961DB9" w:rsidRDefault="007C6C12" w:rsidP="007C6C12">
      <w:pPr>
        <w:rPr>
          <w:sz w:val="18"/>
          <w:szCs w:val="18"/>
        </w:rPr>
      </w:pPr>
      <w:bookmarkStart w:id="18" w:name="_GoBack"/>
      <w:bookmarkEnd w:id="18"/>
    </w:p>
    <w:sectPr w:rsidR="007C6C12" w:rsidRPr="00961DB9" w:rsidSect="002D6D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7" w:right="1134" w:bottom="709" w:left="1134" w:header="142" w:footer="34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DB9" w:rsidRDefault="00961DB9">
      <w:r>
        <w:separator/>
      </w:r>
    </w:p>
  </w:endnote>
  <w:endnote w:type="continuationSeparator" w:id="0">
    <w:p w:rsidR="00961DB9" w:rsidRDefault="0096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D34" w:rsidRDefault="00985D3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726" w:rsidRPr="009A4E89" w:rsidRDefault="00767726" w:rsidP="00D94FC1">
    <w:pPr>
      <w:pStyle w:val="Rodap"/>
      <w:jc w:val="center"/>
      <w:rPr>
        <w:rFonts w:ascii="Calibri" w:hAnsi="Calibri"/>
        <w:sz w:val="16"/>
        <w:szCs w:val="16"/>
        <w:lang w:val="pt-PT"/>
      </w:rPr>
    </w:pPr>
    <w:r w:rsidRPr="009A4E89">
      <w:rPr>
        <w:rFonts w:ascii="Calibri" w:hAnsi="Calibri" w:cs="Times"/>
        <w:sz w:val="16"/>
        <w:szCs w:val="16"/>
        <w:lang w:val="pt-PT"/>
      </w:rPr>
      <w:t>Rua da Saudade, 3840 – 420 Vagos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Portugal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 xml:space="preserve">Tel.: 234 799 600 | </w:t>
    </w:r>
    <w:proofErr w:type="gramStart"/>
    <w:r w:rsidRPr="009A4E89">
      <w:rPr>
        <w:rFonts w:ascii="Calibri" w:hAnsi="Calibri" w:cs="Times"/>
        <w:sz w:val="16"/>
        <w:szCs w:val="16"/>
        <w:lang w:val="pt-PT"/>
      </w:rPr>
      <w:t>Fax.</w:t>
    </w:r>
    <w:proofErr w:type="gramEnd"/>
    <w:r w:rsidRPr="009A4E89">
      <w:rPr>
        <w:rFonts w:ascii="Calibri" w:hAnsi="Calibri" w:cs="Times"/>
        <w:sz w:val="16"/>
        <w:szCs w:val="16"/>
        <w:lang w:val="pt-PT"/>
      </w:rPr>
      <w:t>: 234 799 610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geral@cm-vagos.pt | www.cm-vagos.pt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726" w:rsidRPr="002E3AF2" w:rsidRDefault="00767726" w:rsidP="00980288">
    <w:pPr>
      <w:pStyle w:val="Rodap"/>
      <w:jc w:val="center"/>
      <w:rPr>
        <w:rFonts w:ascii="Lucida Sans" w:hAnsi="Lucida Sans" w:cs="Times"/>
        <w:sz w:val="14"/>
        <w:szCs w:val="14"/>
        <w:lang w:val="pt-PT"/>
      </w:rPr>
    </w:pPr>
    <w:r w:rsidRPr="002E3AF2">
      <w:rPr>
        <w:rFonts w:ascii="Lucida Sans" w:hAnsi="Lucida Sans" w:cs="Times"/>
        <w:b/>
        <w:sz w:val="14"/>
        <w:szCs w:val="14"/>
        <w:lang w:val="pt-PT"/>
      </w:rPr>
      <w:t>Rua</w:t>
    </w:r>
    <w:r w:rsidRPr="002E3AF2">
      <w:rPr>
        <w:rFonts w:ascii="Lucida Sans" w:hAnsi="Lucida Sans" w:cs="Times"/>
        <w:sz w:val="14"/>
        <w:szCs w:val="14"/>
        <w:lang w:val="pt-PT"/>
      </w:rPr>
      <w:t xml:space="preserve"> da Saudade, 3840 – 420 Vagos |</w:t>
    </w:r>
    <w:r w:rsidRPr="002E3AF2">
      <w:rPr>
        <w:rFonts w:ascii="Lucida Sans" w:hAnsi="Lucida Sans" w:cs="Times"/>
        <w:bCs/>
        <w:sz w:val="14"/>
        <w:szCs w:val="14"/>
        <w:lang w:val="pt-PT"/>
      </w:rPr>
      <w:t xml:space="preserve"> </w:t>
    </w:r>
    <w:r w:rsidRPr="002E3AF2">
      <w:rPr>
        <w:rFonts w:ascii="Lucida Sans" w:hAnsi="Lucida Sans" w:cs="Times"/>
        <w:sz w:val="14"/>
        <w:szCs w:val="14"/>
        <w:lang w:val="pt-PT"/>
      </w:rPr>
      <w:t>Portugal |</w:t>
    </w:r>
    <w:r w:rsidRPr="002E3AF2">
      <w:rPr>
        <w:rFonts w:ascii="Lucida Sans" w:hAnsi="Lucida Sans" w:cs="Times"/>
        <w:bCs/>
        <w:sz w:val="14"/>
        <w:szCs w:val="14"/>
        <w:lang w:val="pt-PT"/>
      </w:rPr>
      <w:t xml:space="preserve"> </w:t>
    </w:r>
    <w:r w:rsidRPr="002E3AF2">
      <w:rPr>
        <w:rFonts w:ascii="Lucida Sans" w:hAnsi="Lucida Sans" w:cs="Times"/>
        <w:sz w:val="14"/>
        <w:szCs w:val="14"/>
        <w:lang w:val="pt-PT"/>
      </w:rPr>
      <w:t xml:space="preserve">Tel.: 234 799 600 | </w:t>
    </w:r>
    <w:proofErr w:type="gramStart"/>
    <w:r w:rsidRPr="002E3AF2">
      <w:rPr>
        <w:rFonts w:ascii="Lucida Sans" w:hAnsi="Lucida Sans" w:cs="Times"/>
        <w:sz w:val="14"/>
        <w:szCs w:val="14"/>
        <w:lang w:val="pt-PT"/>
      </w:rPr>
      <w:t>Fax.</w:t>
    </w:r>
    <w:proofErr w:type="gramEnd"/>
    <w:r w:rsidRPr="002E3AF2">
      <w:rPr>
        <w:rFonts w:ascii="Lucida Sans" w:hAnsi="Lucida Sans" w:cs="Times"/>
        <w:sz w:val="14"/>
        <w:szCs w:val="14"/>
        <w:lang w:val="pt-PT"/>
      </w:rPr>
      <w:t>: 234 799 610 |</w:t>
    </w:r>
    <w:r w:rsidRPr="002E3AF2">
      <w:rPr>
        <w:rFonts w:ascii="Lucida Sans" w:hAnsi="Lucida Sans" w:cs="Times"/>
        <w:bCs/>
        <w:sz w:val="14"/>
        <w:szCs w:val="14"/>
        <w:lang w:val="pt-PT"/>
      </w:rPr>
      <w:t xml:space="preserve"> </w:t>
    </w:r>
    <w:r w:rsidRPr="002E3AF2">
      <w:rPr>
        <w:rFonts w:ascii="Lucida Sans" w:hAnsi="Lucida Sans" w:cs="Times"/>
        <w:sz w:val="14"/>
        <w:szCs w:val="14"/>
        <w:lang w:val="pt-PT"/>
      </w:rPr>
      <w:t xml:space="preserve">geral@cm-vagos.pt | </w:t>
    </w:r>
    <w:hyperlink r:id="rId1" w:history="1">
      <w:r w:rsidRPr="002E3AF2">
        <w:rPr>
          <w:rStyle w:val="Hiperligao"/>
          <w:rFonts w:ascii="Lucida Sans" w:hAnsi="Lucida Sans" w:cs="Times"/>
          <w:color w:val="auto"/>
          <w:sz w:val="14"/>
          <w:szCs w:val="14"/>
          <w:u w:val="none"/>
          <w:lang w:val="pt-PT"/>
        </w:rPr>
        <w:t>www.cm-vagos.pt</w:t>
      </w:r>
    </w:hyperlink>
  </w:p>
  <w:p w:rsidR="00767726" w:rsidRDefault="00767726" w:rsidP="002E3AF2">
    <w:pPr>
      <w:pStyle w:val="Rodap"/>
      <w:rPr>
        <w:rFonts w:ascii="Lucida Sans" w:hAnsi="Lucida Sans"/>
        <w:b/>
        <w:sz w:val="14"/>
        <w:szCs w:val="14"/>
        <w:lang w:val="pt-PT"/>
      </w:rPr>
    </w:pPr>
  </w:p>
  <w:p w:rsidR="00767726" w:rsidRDefault="00767726" w:rsidP="002E3AF2">
    <w:pPr>
      <w:tabs>
        <w:tab w:val="left" w:pos="375"/>
        <w:tab w:val="right" w:pos="9638"/>
      </w:tabs>
      <w:rPr>
        <w:lang w:val="pt-PT"/>
      </w:rPr>
    </w:pPr>
    <w:r>
      <w:rPr>
        <w:rFonts w:ascii="Lucida Sans" w:hAnsi="Lucida Sans"/>
        <w:b/>
        <w:sz w:val="14"/>
        <w:szCs w:val="14"/>
        <w:lang w:val="pt-PT"/>
      </w:rPr>
      <w:tab/>
    </w:r>
    <w:r w:rsidRPr="00DA7873">
      <w:rPr>
        <w:rFonts w:ascii="Lucida Sans" w:hAnsi="Lucida Sans"/>
        <w:b/>
        <w:sz w:val="14"/>
        <w:szCs w:val="14"/>
        <w:lang w:val="pt-PT"/>
      </w:rPr>
      <w:t>MOD_</w:t>
    </w:r>
    <w:r w:rsidR="00DB5A19">
      <w:rPr>
        <w:rFonts w:ascii="Lucida Sans" w:hAnsi="Lucida Sans"/>
        <w:b/>
        <w:sz w:val="14"/>
        <w:szCs w:val="14"/>
        <w:lang w:val="pt-PT"/>
      </w:rPr>
      <w:t>PED.03</w:t>
    </w:r>
    <w:r>
      <w:rPr>
        <w:rFonts w:ascii="Lucida Sans" w:hAnsi="Lucida Sans"/>
        <w:b/>
        <w:sz w:val="14"/>
        <w:szCs w:val="14"/>
        <w:lang w:val="pt-PT"/>
      </w:rPr>
      <w:t>.01</w:t>
    </w:r>
    <w:r>
      <w:rPr>
        <w:rFonts w:ascii="Lucida Sans" w:hAnsi="Lucida Sans"/>
        <w:b/>
        <w:sz w:val="14"/>
        <w:szCs w:val="14"/>
        <w:lang w:val="pt-PT"/>
      </w:rPr>
      <w:tab/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t xml:space="preserve">Página </w: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begin"/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instrText xml:space="preserve"> PAGE </w:instrTex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separate"/>
    </w:r>
    <w:r w:rsidR="00961DB9">
      <w:rPr>
        <w:rFonts w:ascii="Lucida Sans" w:hAnsi="Lucida Sans"/>
        <w:b/>
        <w:noProof/>
        <w:color w:val="A6A6A6"/>
        <w:sz w:val="14"/>
        <w:szCs w:val="14"/>
        <w:lang w:val="pt-PT"/>
      </w:rPr>
      <w:t>1</w: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end"/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t xml:space="preserve"> de </w: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begin"/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instrText xml:space="preserve"> NUMPAGES  </w:instrTex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separate"/>
    </w:r>
    <w:r w:rsidR="00961DB9">
      <w:rPr>
        <w:rFonts w:ascii="Lucida Sans" w:hAnsi="Lucida Sans"/>
        <w:b/>
        <w:noProof/>
        <w:color w:val="A6A6A6"/>
        <w:sz w:val="14"/>
        <w:szCs w:val="14"/>
        <w:lang w:val="pt-PT"/>
      </w:rPr>
      <w:t>2</w: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end"/>
    </w:r>
  </w:p>
  <w:p w:rsidR="00767726" w:rsidRPr="00566679" w:rsidRDefault="00767726" w:rsidP="002E3AF2">
    <w:pPr>
      <w:tabs>
        <w:tab w:val="left" w:pos="184"/>
        <w:tab w:val="right" w:pos="9781"/>
      </w:tabs>
      <w:rPr>
        <w:rFonts w:ascii="Lucida Sans" w:hAnsi="Lucida Sans"/>
        <w:b/>
        <w:color w:val="BFBFBF"/>
        <w:sz w:val="14"/>
        <w:szCs w:val="14"/>
        <w:lang w:val="pt-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DB9" w:rsidRDefault="00961DB9">
      <w:r>
        <w:separator/>
      </w:r>
    </w:p>
  </w:footnote>
  <w:footnote w:type="continuationSeparator" w:id="0">
    <w:p w:rsidR="00961DB9" w:rsidRDefault="00961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D34" w:rsidRDefault="00985D34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726" w:rsidRDefault="00767726" w:rsidP="002E3AF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35pt;height:144.75pt" o:bullet="t">
        <v:imagedata r:id="rId1" o:title="MCj04040330000[1]" grayscale="t" bilevel="t"/>
      </v:shape>
    </w:pict>
  </w:numPicBullet>
  <w:abstractNum w:abstractNumId="0" w15:restartNumberingAfterBreak="0">
    <w:nsid w:val="60736817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D9D6A7E"/>
    <w:multiLevelType w:val="hybridMultilevel"/>
    <w:tmpl w:val="61EE6E52"/>
    <w:lvl w:ilvl="0" w:tplc="E2D6E23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EE06E0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960018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CA220B7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970FFC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9487BF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A20C5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625F3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F20E6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documentProtection w:edit="forms" w:enforcement="0"/>
  <w:defaultTabStop w:val="720"/>
  <w:hyphenationZone w:val="425"/>
  <w:doNotHyphenateCaps/>
  <w:drawingGridHorizontalSpacing w:val="102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DB9"/>
    <w:rsid w:val="0000168F"/>
    <w:rsid w:val="00015A4C"/>
    <w:rsid w:val="00017496"/>
    <w:rsid w:val="000253E0"/>
    <w:rsid w:val="00071F5E"/>
    <w:rsid w:val="00071F95"/>
    <w:rsid w:val="000834F3"/>
    <w:rsid w:val="00087C2E"/>
    <w:rsid w:val="0009197F"/>
    <w:rsid w:val="000A5041"/>
    <w:rsid w:val="000C320C"/>
    <w:rsid w:val="000D1A3A"/>
    <w:rsid w:val="000D55D5"/>
    <w:rsid w:val="000F5176"/>
    <w:rsid w:val="00105FE1"/>
    <w:rsid w:val="0010778A"/>
    <w:rsid w:val="00113742"/>
    <w:rsid w:val="00127411"/>
    <w:rsid w:val="00132E31"/>
    <w:rsid w:val="00150376"/>
    <w:rsid w:val="00166297"/>
    <w:rsid w:val="0017488D"/>
    <w:rsid w:val="001748D1"/>
    <w:rsid w:val="00190DA4"/>
    <w:rsid w:val="00195312"/>
    <w:rsid w:val="001960FA"/>
    <w:rsid w:val="001A04FA"/>
    <w:rsid w:val="001A0DDD"/>
    <w:rsid w:val="001A1E0D"/>
    <w:rsid w:val="001F5ECF"/>
    <w:rsid w:val="001F6ACA"/>
    <w:rsid w:val="001F6AFA"/>
    <w:rsid w:val="00200527"/>
    <w:rsid w:val="00206A53"/>
    <w:rsid w:val="00210855"/>
    <w:rsid w:val="00230389"/>
    <w:rsid w:val="00233F38"/>
    <w:rsid w:val="002379F0"/>
    <w:rsid w:val="00252BCE"/>
    <w:rsid w:val="002541F9"/>
    <w:rsid w:val="00260E92"/>
    <w:rsid w:val="00261428"/>
    <w:rsid w:val="002C3C2A"/>
    <w:rsid w:val="002C5F20"/>
    <w:rsid w:val="002D2E16"/>
    <w:rsid w:val="002D4E3F"/>
    <w:rsid w:val="002D570C"/>
    <w:rsid w:val="002D6D2B"/>
    <w:rsid w:val="002D7F7B"/>
    <w:rsid w:val="002E0278"/>
    <w:rsid w:val="002E3AF2"/>
    <w:rsid w:val="0030530E"/>
    <w:rsid w:val="00314CC3"/>
    <w:rsid w:val="00332AAA"/>
    <w:rsid w:val="00346529"/>
    <w:rsid w:val="003B1FA9"/>
    <w:rsid w:val="003B2235"/>
    <w:rsid w:val="003C01C7"/>
    <w:rsid w:val="003C1A42"/>
    <w:rsid w:val="003E12D6"/>
    <w:rsid w:val="003E29F5"/>
    <w:rsid w:val="003F1C1D"/>
    <w:rsid w:val="0040408B"/>
    <w:rsid w:val="00410DB9"/>
    <w:rsid w:val="00412FAF"/>
    <w:rsid w:val="004139BA"/>
    <w:rsid w:val="004368F2"/>
    <w:rsid w:val="004654D3"/>
    <w:rsid w:val="0048384B"/>
    <w:rsid w:val="004B0EA6"/>
    <w:rsid w:val="004C6002"/>
    <w:rsid w:val="004C7182"/>
    <w:rsid w:val="004E3108"/>
    <w:rsid w:val="004F6525"/>
    <w:rsid w:val="00504167"/>
    <w:rsid w:val="0051212F"/>
    <w:rsid w:val="00512475"/>
    <w:rsid w:val="005222ED"/>
    <w:rsid w:val="005226F6"/>
    <w:rsid w:val="0053090F"/>
    <w:rsid w:val="00536A61"/>
    <w:rsid w:val="00567059"/>
    <w:rsid w:val="00582D07"/>
    <w:rsid w:val="005C0235"/>
    <w:rsid w:val="005C2625"/>
    <w:rsid w:val="005C5BFE"/>
    <w:rsid w:val="005E2A8B"/>
    <w:rsid w:val="00610659"/>
    <w:rsid w:val="006449FD"/>
    <w:rsid w:val="00651839"/>
    <w:rsid w:val="0065216F"/>
    <w:rsid w:val="00663733"/>
    <w:rsid w:val="00663FCE"/>
    <w:rsid w:val="006663B1"/>
    <w:rsid w:val="006869CC"/>
    <w:rsid w:val="00693F96"/>
    <w:rsid w:val="006B5AAB"/>
    <w:rsid w:val="006D5897"/>
    <w:rsid w:val="006D6FB1"/>
    <w:rsid w:val="006F025E"/>
    <w:rsid w:val="006F245A"/>
    <w:rsid w:val="0070186D"/>
    <w:rsid w:val="007056E1"/>
    <w:rsid w:val="00710ACE"/>
    <w:rsid w:val="00742788"/>
    <w:rsid w:val="00747F29"/>
    <w:rsid w:val="00752854"/>
    <w:rsid w:val="00767726"/>
    <w:rsid w:val="0077183B"/>
    <w:rsid w:val="00773E2F"/>
    <w:rsid w:val="007B7790"/>
    <w:rsid w:val="007C494E"/>
    <w:rsid w:val="007C6C12"/>
    <w:rsid w:val="007C7855"/>
    <w:rsid w:val="007E5ABB"/>
    <w:rsid w:val="007E63BD"/>
    <w:rsid w:val="007F0840"/>
    <w:rsid w:val="007F42DE"/>
    <w:rsid w:val="007F7ADF"/>
    <w:rsid w:val="008052B5"/>
    <w:rsid w:val="00810B13"/>
    <w:rsid w:val="00814CE1"/>
    <w:rsid w:val="00820357"/>
    <w:rsid w:val="008546FA"/>
    <w:rsid w:val="00860B9F"/>
    <w:rsid w:val="00870BF2"/>
    <w:rsid w:val="008A1A35"/>
    <w:rsid w:val="008B4596"/>
    <w:rsid w:val="008C085B"/>
    <w:rsid w:val="008C4D48"/>
    <w:rsid w:val="008C64B8"/>
    <w:rsid w:val="008E2EBA"/>
    <w:rsid w:val="008F1368"/>
    <w:rsid w:val="008F4B5C"/>
    <w:rsid w:val="009019AB"/>
    <w:rsid w:val="00902A99"/>
    <w:rsid w:val="009110B2"/>
    <w:rsid w:val="0092627F"/>
    <w:rsid w:val="009410A8"/>
    <w:rsid w:val="00952813"/>
    <w:rsid w:val="00961419"/>
    <w:rsid w:val="00961DB9"/>
    <w:rsid w:val="009620A6"/>
    <w:rsid w:val="009625F9"/>
    <w:rsid w:val="00972D2B"/>
    <w:rsid w:val="00976214"/>
    <w:rsid w:val="00980288"/>
    <w:rsid w:val="00985D34"/>
    <w:rsid w:val="009A4E89"/>
    <w:rsid w:val="009B130D"/>
    <w:rsid w:val="009B3739"/>
    <w:rsid w:val="009C56AD"/>
    <w:rsid w:val="009D757F"/>
    <w:rsid w:val="009E4FBD"/>
    <w:rsid w:val="009F62C1"/>
    <w:rsid w:val="00A05934"/>
    <w:rsid w:val="00A06F5D"/>
    <w:rsid w:val="00A073B4"/>
    <w:rsid w:val="00A235EE"/>
    <w:rsid w:val="00A33BEA"/>
    <w:rsid w:val="00A34086"/>
    <w:rsid w:val="00A606CB"/>
    <w:rsid w:val="00A62F09"/>
    <w:rsid w:val="00A83B19"/>
    <w:rsid w:val="00A946D9"/>
    <w:rsid w:val="00AB0A2C"/>
    <w:rsid w:val="00AC0AAC"/>
    <w:rsid w:val="00AD1AC5"/>
    <w:rsid w:val="00AD5E5A"/>
    <w:rsid w:val="00AE1520"/>
    <w:rsid w:val="00B01ABD"/>
    <w:rsid w:val="00B06605"/>
    <w:rsid w:val="00B069B2"/>
    <w:rsid w:val="00B101D5"/>
    <w:rsid w:val="00B166DB"/>
    <w:rsid w:val="00B22E0F"/>
    <w:rsid w:val="00B261CE"/>
    <w:rsid w:val="00B32B06"/>
    <w:rsid w:val="00B36E09"/>
    <w:rsid w:val="00B51309"/>
    <w:rsid w:val="00B646BE"/>
    <w:rsid w:val="00B64D42"/>
    <w:rsid w:val="00B72373"/>
    <w:rsid w:val="00B90662"/>
    <w:rsid w:val="00BA05A6"/>
    <w:rsid w:val="00BA3EC8"/>
    <w:rsid w:val="00BC4C0F"/>
    <w:rsid w:val="00BE39C3"/>
    <w:rsid w:val="00BE6EBB"/>
    <w:rsid w:val="00C247A4"/>
    <w:rsid w:val="00C31348"/>
    <w:rsid w:val="00C43838"/>
    <w:rsid w:val="00C52DC0"/>
    <w:rsid w:val="00C531EA"/>
    <w:rsid w:val="00C56B71"/>
    <w:rsid w:val="00C61F58"/>
    <w:rsid w:val="00CB6550"/>
    <w:rsid w:val="00CB718C"/>
    <w:rsid w:val="00CD1470"/>
    <w:rsid w:val="00CD6907"/>
    <w:rsid w:val="00CE04B5"/>
    <w:rsid w:val="00D02D68"/>
    <w:rsid w:val="00D13684"/>
    <w:rsid w:val="00D21AC4"/>
    <w:rsid w:val="00D3058B"/>
    <w:rsid w:val="00D366F3"/>
    <w:rsid w:val="00D42C42"/>
    <w:rsid w:val="00D4600B"/>
    <w:rsid w:val="00D70F6E"/>
    <w:rsid w:val="00D80179"/>
    <w:rsid w:val="00D90874"/>
    <w:rsid w:val="00D92978"/>
    <w:rsid w:val="00D94FC1"/>
    <w:rsid w:val="00D9657A"/>
    <w:rsid w:val="00DB5A19"/>
    <w:rsid w:val="00DD0AD6"/>
    <w:rsid w:val="00DF31BA"/>
    <w:rsid w:val="00E11E37"/>
    <w:rsid w:val="00E516D6"/>
    <w:rsid w:val="00E74AE3"/>
    <w:rsid w:val="00E9114E"/>
    <w:rsid w:val="00EA1231"/>
    <w:rsid w:val="00EB009E"/>
    <w:rsid w:val="00EB112C"/>
    <w:rsid w:val="00EB3E64"/>
    <w:rsid w:val="00EB74B8"/>
    <w:rsid w:val="00EC7764"/>
    <w:rsid w:val="00F34F9C"/>
    <w:rsid w:val="00F60220"/>
    <w:rsid w:val="00F87918"/>
    <w:rsid w:val="00F914E1"/>
    <w:rsid w:val="00FA5DF7"/>
    <w:rsid w:val="00FB40DB"/>
    <w:rsid w:val="00FB48F7"/>
    <w:rsid w:val="00FB5672"/>
    <w:rsid w:val="00FC1D46"/>
    <w:rsid w:val="00FC6693"/>
    <w:rsid w:val="00FC7C3C"/>
    <w:rsid w:val="00FE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E03173-3B87-4372-821A-2D33A000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tulo2">
    <w:name w:val="Título 2"/>
    <w:basedOn w:val="Normal"/>
    <w:next w:val="Normal"/>
    <w:qFormat/>
    <w:rsid w:val="00015A4C"/>
    <w:pPr>
      <w:keepNext/>
      <w:outlineLvl w:val="1"/>
    </w:pPr>
    <w:rPr>
      <w:b/>
      <w:sz w:val="24"/>
      <w:lang w:val="pt-PT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Avanodecorpodetexto">
    <w:name w:val="Body Text Indent"/>
    <w:basedOn w:val="Normal"/>
    <w:pPr>
      <w:ind w:left="851" w:firstLine="7938"/>
    </w:pPr>
  </w:style>
  <w:style w:type="paragraph" w:styleId="Avanodecorpodetexto2">
    <w:name w:val="Body Text Indent 2"/>
    <w:basedOn w:val="Normal"/>
    <w:pPr>
      <w:ind w:left="851" w:hanging="851"/>
    </w:p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Avanodecorpodetexto3">
    <w:name w:val="Body Text Indent 3"/>
    <w:basedOn w:val="Normal"/>
    <w:pPr>
      <w:ind w:left="1440" w:firstLine="720"/>
      <w:jc w:val="both"/>
    </w:pPr>
    <w:rPr>
      <w:lang w:val="pt-PT"/>
    </w:rPr>
  </w:style>
  <w:style w:type="paragraph" w:styleId="Legenda">
    <w:name w:val="caption"/>
    <w:basedOn w:val="Normal"/>
    <w:next w:val="Normal"/>
    <w:qFormat/>
    <w:rPr>
      <w:rFonts w:ascii="Comic Sans MS" w:hAnsi="Comic Sans MS"/>
      <w:b/>
      <w:lang w:val="pt-PT"/>
    </w:rPr>
  </w:style>
  <w:style w:type="paragraph" w:styleId="NormalWeb">
    <w:name w:val="Normal (Web)"/>
    <w:basedOn w:val="Normal"/>
    <w:rsid w:val="000D55D5"/>
    <w:pPr>
      <w:spacing w:before="100" w:beforeAutospacing="1" w:after="100" w:afterAutospacing="1"/>
    </w:pPr>
    <w:rPr>
      <w:sz w:val="24"/>
      <w:szCs w:val="24"/>
      <w:lang w:val="pt-PT"/>
    </w:rPr>
  </w:style>
  <w:style w:type="paragraph" w:styleId="Cabealho">
    <w:name w:val="header"/>
    <w:basedOn w:val="Normal"/>
    <w:link w:val="CabealhoCarter"/>
    <w:uiPriority w:val="99"/>
    <w:rsid w:val="00A05934"/>
    <w:pPr>
      <w:tabs>
        <w:tab w:val="center" w:pos="4252"/>
        <w:tab w:val="right" w:pos="8504"/>
      </w:tabs>
    </w:pPr>
    <w:rPr>
      <w:lang w:eastAsia="x-none"/>
    </w:rPr>
  </w:style>
  <w:style w:type="paragraph" w:styleId="Rodap">
    <w:name w:val="footer"/>
    <w:basedOn w:val="Normal"/>
    <w:rsid w:val="00A05934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9D7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252BCE"/>
    <w:rPr>
      <w:color w:val="0000FF"/>
      <w:u w:val="single"/>
    </w:rPr>
  </w:style>
  <w:style w:type="paragraph" w:customStyle="1" w:styleId="Default">
    <w:name w:val="Default"/>
    <w:rsid w:val="002E3A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rsid w:val="00410DB9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410DB9"/>
    <w:rPr>
      <w:lang w:eastAsia="x-none"/>
    </w:rPr>
  </w:style>
  <w:style w:type="character" w:customStyle="1" w:styleId="TextodecomentrioCarter">
    <w:name w:val="Texto de comentário Caráter"/>
    <w:link w:val="Textodecomentrio"/>
    <w:rsid w:val="00410DB9"/>
    <w:rPr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410DB9"/>
    <w:rPr>
      <w:b/>
      <w:bCs/>
    </w:rPr>
  </w:style>
  <w:style w:type="character" w:customStyle="1" w:styleId="AssuntodecomentrioCarter">
    <w:name w:val="Assunto de comentário Caráter"/>
    <w:link w:val="Assuntodecomentrio"/>
    <w:rsid w:val="00410DB9"/>
    <w:rPr>
      <w:b/>
      <w:bCs/>
      <w:lang w:val="en-GB"/>
    </w:rPr>
  </w:style>
  <w:style w:type="paragraph" w:styleId="Textodebalo">
    <w:name w:val="Balloon Text"/>
    <w:basedOn w:val="Normal"/>
    <w:link w:val="TextodebaloCarter"/>
    <w:rsid w:val="00410DB9"/>
    <w:rPr>
      <w:rFonts w:ascii="Segoe UI" w:hAnsi="Segoe UI"/>
      <w:sz w:val="18"/>
      <w:szCs w:val="18"/>
      <w:lang w:eastAsia="x-none"/>
    </w:rPr>
  </w:style>
  <w:style w:type="character" w:customStyle="1" w:styleId="TextodebaloCarter">
    <w:name w:val="Texto de balão Caráter"/>
    <w:link w:val="Textodebalo"/>
    <w:rsid w:val="00410DB9"/>
    <w:rPr>
      <w:rFonts w:ascii="Segoe UI" w:hAnsi="Segoe UI" w:cs="Segoe UI"/>
      <w:sz w:val="18"/>
      <w:szCs w:val="18"/>
      <w:lang w:val="en-GB"/>
    </w:rPr>
  </w:style>
  <w:style w:type="character" w:customStyle="1" w:styleId="CabealhoCarter">
    <w:name w:val="Cabeçalho Caráter"/>
    <w:link w:val="Cabealho"/>
    <w:uiPriority w:val="99"/>
    <w:rsid w:val="00410DB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9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ocuracoesonline.mj.pt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vFILESRV\Users$\filipa.mota\Desktop\Requerimentos%20CMVagos%20-%20C&#243;pia%20Set%202017\Pedreiras\Vistoria%20de%20Encerrament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6038D2CA584E9099C2E058B3CD9A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246E24-FA34-4440-9EA1-9EAD6A10BB5F}"/>
      </w:docPartPr>
      <w:docPartBody>
        <w:p w:rsidR="00000000" w:rsidRDefault="004504D9" w:rsidP="004504D9">
          <w:pPr>
            <w:pStyle w:val="886038D2CA584E9099C2E058B3CD9AF4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A971EEEAE3BA4C2CA4C246A54A1ACB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5B9DCF-52AA-4CB8-BD3C-06B4CCE6C65B}"/>
      </w:docPartPr>
      <w:docPartBody>
        <w:p w:rsidR="00000000" w:rsidRDefault="004504D9" w:rsidP="004504D9">
          <w:pPr>
            <w:pStyle w:val="A971EEEAE3BA4C2CA4C246A54A1ACB74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85F5CD8CC21546A8B86A7A7201FFE10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C3CAD8-D698-43A6-8071-B861A3947D46}"/>
      </w:docPartPr>
      <w:docPartBody>
        <w:p w:rsidR="00000000" w:rsidRDefault="004504D9" w:rsidP="004504D9">
          <w:pPr>
            <w:pStyle w:val="85F5CD8CC21546A8B86A7A7201FFE103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39EE9E78C5D64E66851D7E0B46ACA4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6B54849-AB1B-4328-AAB1-D8D6775959EB}"/>
      </w:docPartPr>
      <w:docPartBody>
        <w:p w:rsidR="00000000" w:rsidRDefault="004504D9" w:rsidP="004504D9">
          <w:pPr>
            <w:pStyle w:val="39EE9E78C5D64E66851D7E0B46ACA410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D9"/>
    <w:rsid w:val="0045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504D9"/>
    <w:rPr>
      <w:color w:val="808080"/>
    </w:rPr>
  </w:style>
  <w:style w:type="paragraph" w:customStyle="1" w:styleId="886038D2CA584E9099C2E058B3CD9AF4">
    <w:name w:val="886038D2CA584E9099C2E058B3CD9AF4"/>
    <w:rsid w:val="004504D9"/>
  </w:style>
  <w:style w:type="paragraph" w:customStyle="1" w:styleId="A971EEEAE3BA4C2CA4C246A54A1ACB74">
    <w:name w:val="A971EEEAE3BA4C2CA4C246A54A1ACB74"/>
    <w:rsid w:val="004504D9"/>
  </w:style>
  <w:style w:type="paragraph" w:customStyle="1" w:styleId="85F5CD8CC21546A8B86A7A7201FFE103">
    <w:name w:val="85F5CD8CC21546A8B86A7A7201FFE103"/>
    <w:rsid w:val="004504D9"/>
  </w:style>
  <w:style w:type="paragraph" w:customStyle="1" w:styleId="39EE9E78C5D64E66851D7E0B46ACA410">
    <w:name w:val="39EE9E78C5D64E66851D7E0B46ACA410"/>
    <w:rsid w:val="004504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DB48A9-4B67-43AE-81FD-A7DA1CB2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Vistoria de Encerramento</Template>
  <TotalTime>9</TotalTime>
  <Pages>2</Pages>
  <Words>244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Irtiuytiutuiytiuytiuiiiiiiiiiiiyfytftyfutftfutfutfuytfuytfuytf</vt:lpstr>
    </vt:vector>
  </TitlesOfParts>
  <Company/>
  <LinksUpToDate>false</LinksUpToDate>
  <CharactersWithSpaces>2518</CharactersWithSpaces>
  <SharedDoc>false</SharedDoc>
  <HLinks>
    <vt:vector size="12" baseType="variant">
      <vt:variant>
        <vt:i4>6881388</vt:i4>
      </vt:variant>
      <vt:variant>
        <vt:i4>8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Irtiuytiutuiytiuytiuiiiiiiiiiiiyfytftyfutftfutfutfuytfuytfuytf</dc:title>
  <dc:subject/>
  <dc:creator>Filipa Mota</dc:creator>
  <cp:keywords/>
  <cp:lastModifiedBy>Filipa Mota</cp:lastModifiedBy>
  <cp:revision>1</cp:revision>
  <cp:lastPrinted>2014-11-06T15:05:00Z</cp:lastPrinted>
  <dcterms:created xsi:type="dcterms:W3CDTF">2017-09-19T13:44:00Z</dcterms:created>
  <dcterms:modified xsi:type="dcterms:W3CDTF">2017-09-19T13:53:00Z</dcterms:modified>
</cp:coreProperties>
</file>